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b/>
          <w:sz w:val="36"/>
        </w:rPr>
        <w:alias w:val="Název akce - propíše se do zápatí"/>
        <w:tag w:val="Název akce"/>
        <w:id w:val="1889687308"/>
        <w:placeholder>
          <w:docPart w:val="BE9D525133B8492DBA3CA962BDF67BFB"/>
        </w:placeholder>
        <w:text w:multiLine="1"/>
      </w:sdtPr>
      <w:sdtContent>
        <w:p w14:paraId="006EBA6E" w14:textId="3D930366" w:rsidR="008F4AEA" w:rsidRPr="007213E4" w:rsidRDefault="00C506CD" w:rsidP="007213E4">
          <w:pPr>
            <w:pStyle w:val="PNTextzkladn"/>
            <w:rPr>
              <w:rStyle w:val="PNNzevakce"/>
            </w:rPr>
          </w:pPr>
          <w:r w:rsidRPr="00C506CD">
            <w:rPr>
              <w:b/>
              <w:sz w:val="36"/>
            </w:rPr>
            <w:t xml:space="preserve">„Rekonstrukce </w:t>
          </w:r>
          <w:proofErr w:type="spellStart"/>
          <w:r w:rsidRPr="00C506CD">
            <w:rPr>
              <w:b/>
              <w:sz w:val="36"/>
            </w:rPr>
            <w:t>žst</w:t>
          </w:r>
          <w:proofErr w:type="spellEnd"/>
          <w:r w:rsidRPr="00C506CD">
            <w:rPr>
              <w:b/>
              <w:sz w:val="36"/>
            </w:rPr>
            <w:t xml:space="preserve">. Turnov – </w:t>
          </w:r>
          <w:r>
            <w:rPr>
              <w:b/>
              <w:sz w:val="36"/>
            </w:rPr>
            <w:t>Technologie</w:t>
          </w:r>
          <w:r w:rsidRPr="00C506CD">
            <w:rPr>
              <w:b/>
              <w:sz w:val="36"/>
            </w:rPr>
            <w:t xml:space="preserve">“ </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767878F8" w14:textId="77777777" w:rsidR="00EC0F65" w:rsidRDefault="00EC0F65" w:rsidP="00EC0F65">
      <w:pPr>
        <w:pStyle w:val="PNTextbezodsazmezer"/>
      </w:pPr>
      <w:r>
        <w:t>Ing. Petr Čáslavský</w:t>
      </w:r>
    </w:p>
    <w:p w14:paraId="06C5C320" w14:textId="77777777" w:rsidR="00EC0F65" w:rsidRPr="002574D4" w:rsidRDefault="00EC0F65" w:rsidP="00EC0F65">
      <w:pPr>
        <w:pStyle w:val="PNOdrka1-"/>
        <w:numPr>
          <w:ilvl w:val="0"/>
          <w:numId w:val="0"/>
        </w:numPr>
        <w:spacing w:after="0" w:line="240" w:lineRule="auto"/>
      </w:pPr>
      <w:r w:rsidRPr="002574D4">
        <w:t>Správa železnic, státní organizace</w:t>
      </w:r>
    </w:p>
    <w:p w14:paraId="6BDB4E02" w14:textId="77777777" w:rsidR="00EC0F65" w:rsidRDefault="00EC0F65" w:rsidP="00EC0F65">
      <w:pPr>
        <w:pStyle w:val="PNOdrka1-"/>
        <w:numPr>
          <w:ilvl w:val="0"/>
          <w:numId w:val="0"/>
        </w:numPr>
        <w:spacing w:after="0" w:line="240" w:lineRule="auto"/>
      </w:pPr>
      <w:r w:rsidRPr="002574D4">
        <w:t>Stavební správa západ</w:t>
      </w:r>
    </w:p>
    <w:p w14:paraId="574C8315" w14:textId="77777777" w:rsidR="00EC0F65" w:rsidRPr="002574D4" w:rsidRDefault="00EC0F65" w:rsidP="00EC0F65">
      <w:pPr>
        <w:pStyle w:val="PNOdrka1-"/>
        <w:numPr>
          <w:ilvl w:val="0"/>
          <w:numId w:val="0"/>
        </w:numPr>
        <w:spacing w:after="0" w:line="240" w:lineRule="auto"/>
      </w:pPr>
      <w:r w:rsidRPr="00EA677F">
        <w:rPr>
          <w:rFonts w:eastAsia="Calibri" w:cs="Times New Roman"/>
        </w:rPr>
        <w:t xml:space="preserve">Budova </w:t>
      </w:r>
      <w:proofErr w:type="spellStart"/>
      <w:r w:rsidRPr="00EA677F">
        <w:rPr>
          <w:rFonts w:eastAsia="Calibri" w:cs="Times New Roman"/>
        </w:rPr>
        <w:t>Diamond</w:t>
      </w:r>
      <w:proofErr w:type="spellEnd"/>
      <w:r w:rsidRPr="00EA677F">
        <w:rPr>
          <w:rFonts w:eastAsia="Calibri" w:cs="Times New Roman"/>
        </w:rPr>
        <w:t xml:space="preserve"> Point, Ke Štvanici 656/3, 186 00 Praha 8 – Karlín</w:t>
      </w:r>
    </w:p>
    <w:p w14:paraId="2D4DAD3F" w14:textId="77777777" w:rsidR="00EC0F65" w:rsidRPr="002574D4" w:rsidRDefault="00EC0F65" w:rsidP="00EC0F65">
      <w:pPr>
        <w:pStyle w:val="PNOdrka1-"/>
        <w:numPr>
          <w:ilvl w:val="0"/>
          <w:numId w:val="0"/>
        </w:numPr>
        <w:spacing w:after="0" w:line="240" w:lineRule="auto"/>
      </w:pPr>
      <w:r>
        <w:t xml:space="preserve">Pracoviště: </w:t>
      </w:r>
      <w:r w:rsidRPr="002574D4">
        <w:t>Jese</w:t>
      </w:r>
      <w:r>
        <w:t>n</w:t>
      </w:r>
      <w:r w:rsidRPr="002574D4">
        <w:t>iova 786/60</w:t>
      </w:r>
      <w:r>
        <w:t>, 130 00 Praha</w:t>
      </w:r>
    </w:p>
    <w:p w14:paraId="669C9B31" w14:textId="17FC23F4" w:rsidR="00C96E7C" w:rsidRDefault="00EC0F65" w:rsidP="00EC0F65">
      <w:pPr>
        <w:pStyle w:val="PNTextbezodsazmezer"/>
      </w:pPr>
      <w:r w:rsidRPr="002574D4">
        <w:t xml:space="preserve">Mobil + 420 725 963 523, e-mail: </w:t>
      </w:r>
      <w:hyperlink r:id="rId11" w:history="1">
        <w:r w:rsidRPr="002574D4">
          <w:rPr>
            <w:rStyle w:val="Hypertextovodkaz"/>
            <w:noProof w:val="0"/>
          </w:rPr>
          <w:t>caslavsky@spravazeleznic.cz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lastRenderedPageBreak/>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proofErr w:type="spellStart"/>
      <w:r w:rsidR="00880831" w:rsidRPr="00097CAC">
        <w:rPr>
          <w:b/>
        </w:rPr>
        <w:t>uccchjm</w:t>
      </w:r>
      <w:proofErr w:type="spellEnd"/>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68798858"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6AC9AD67"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19707B67" w14:textId="77777777" w:rsidR="00E41EEA" w:rsidRPr="00126C15" w:rsidRDefault="00E41EEA" w:rsidP="00C8486C">
            <w:pPr>
              <w:pStyle w:val="Tabulka-9"/>
              <w:rPr>
                <w:b w:val="0"/>
              </w:rPr>
            </w:pPr>
            <w:r w:rsidRPr="00126C15">
              <w:t>Popis</w:t>
            </w:r>
          </w:p>
        </w:tc>
        <w:tc>
          <w:tcPr>
            <w:tcW w:w="3260" w:type="dxa"/>
          </w:tcPr>
          <w:p w14:paraId="0B3AD352" w14:textId="77777777" w:rsidR="00E41EEA" w:rsidRPr="00126C15" w:rsidRDefault="00E41EEA" w:rsidP="00C8486C">
            <w:pPr>
              <w:pStyle w:val="Tabulka-9"/>
              <w:rPr>
                <w:b w:val="0"/>
              </w:rPr>
            </w:pPr>
            <w:r w:rsidRPr="00126C15">
              <w:t>Doba pro dokončení</w:t>
            </w:r>
          </w:p>
        </w:tc>
      </w:tr>
      <w:tr w:rsidR="00E41EEA" w14:paraId="39A49A49" w14:textId="77777777" w:rsidTr="00BD46B9">
        <w:tc>
          <w:tcPr>
            <w:tcW w:w="5608" w:type="dxa"/>
            <w:shd w:val="clear" w:color="auto" w:fill="auto"/>
          </w:tcPr>
          <w:p w14:paraId="560E4699" w14:textId="77777777" w:rsidR="00E41EEA" w:rsidRPr="00BD46B9" w:rsidRDefault="00E41EEA" w:rsidP="00C8486C">
            <w:pPr>
              <w:pStyle w:val="Tabulka-9"/>
            </w:pPr>
            <w:r w:rsidRPr="00BD46B9">
              <w:t>Sekce</w:t>
            </w:r>
            <w:r w:rsidR="009A06AE" w:rsidRPr="00BD46B9">
              <w:t xml:space="preserve"> </w:t>
            </w:r>
            <w:r w:rsidR="001965E6" w:rsidRPr="00BD46B9">
              <w:t xml:space="preserve">1 </w:t>
            </w:r>
            <w:r w:rsidR="009A06AE" w:rsidRPr="00BD46B9">
              <w:t>stavební</w:t>
            </w:r>
          </w:p>
          <w:p w14:paraId="1ADCC9AB" w14:textId="47A1D82A" w:rsidR="00E55B33" w:rsidRPr="00BD46B9" w:rsidRDefault="00996496" w:rsidP="00E43E60">
            <w:pPr>
              <w:pStyle w:val="Tabulka-9"/>
              <w:rPr>
                <w:i/>
              </w:rPr>
            </w:pPr>
            <w:r w:rsidRPr="00BD46B9">
              <w:t xml:space="preserve">zahrnující všechny PS kromě </w:t>
            </w:r>
            <w:r w:rsidR="0047696D" w:rsidRPr="00BD46B9">
              <w:t>položek č. 1, 2 a 3 objektu SO 98-98.2 Všeobecný objekt a objektů uvedených v Sekci 2</w:t>
            </w:r>
          </w:p>
        </w:tc>
        <w:tc>
          <w:tcPr>
            <w:tcW w:w="3260" w:type="dxa"/>
            <w:shd w:val="clear" w:color="auto" w:fill="auto"/>
          </w:tcPr>
          <w:p w14:paraId="23316962" w14:textId="4744F763" w:rsidR="00E41EEA" w:rsidRPr="00BD46B9" w:rsidRDefault="0047696D" w:rsidP="00C8486C">
            <w:pPr>
              <w:pStyle w:val="Tabulka-9"/>
            </w:pPr>
            <w:r w:rsidRPr="00BD46B9">
              <w:t>29 měsíců od Data zahájení prací (předpoklad zahájení 06/2027)</w:t>
            </w:r>
          </w:p>
        </w:tc>
      </w:tr>
      <w:tr w:rsidR="00E41EEA" w14:paraId="3A9FA543" w14:textId="77777777" w:rsidTr="001C7156">
        <w:tc>
          <w:tcPr>
            <w:tcW w:w="5608" w:type="dxa"/>
          </w:tcPr>
          <w:p w14:paraId="758FF856" w14:textId="77777777" w:rsidR="00E41EEA" w:rsidRDefault="00E41EEA" w:rsidP="00C8486C">
            <w:pPr>
              <w:pStyle w:val="Tabulka-9"/>
            </w:pPr>
            <w:r w:rsidRPr="0047696D">
              <w:t>Sekce</w:t>
            </w:r>
            <w:r w:rsidR="001965E6" w:rsidRPr="0047696D">
              <w:t xml:space="preserve"> 2</w:t>
            </w:r>
          </w:p>
          <w:p w14:paraId="7ABFB982" w14:textId="00A95042" w:rsidR="0047696D" w:rsidRPr="00194E72" w:rsidRDefault="00BD46B9" w:rsidP="00C8486C">
            <w:pPr>
              <w:pStyle w:val="Tabulka-9"/>
            </w:pPr>
            <w:r w:rsidRPr="00BD46B9">
              <w:t>Vystrojení technologicko-administrativní budovy technologiemi včetně dopravní kanceláře</w:t>
            </w:r>
          </w:p>
        </w:tc>
        <w:tc>
          <w:tcPr>
            <w:tcW w:w="3260" w:type="dxa"/>
          </w:tcPr>
          <w:p w14:paraId="283CAC03" w14:textId="7057DA72" w:rsidR="00E41EEA" w:rsidRPr="00194E72" w:rsidRDefault="0047696D" w:rsidP="00C8486C">
            <w:pPr>
              <w:pStyle w:val="Tabulka-9"/>
            </w:pPr>
            <w:r w:rsidRPr="0047696D">
              <w:t>Do 3 měsíců od zajištění stavební připravenosti technologick</w:t>
            </w:r>
            <w:r w:rsidR="00BD46B9">
              <w:t xml:space="preserve">o-administrativní </w:t>
            </w:r>
            <w:r w:rsidRPr="0047696D">
              <w:t>budovy</w:t>
            </w:r>
          </w:p>
        </w:tc>
      </w:tr>
      <w:tr w:rsidR="0047696D" w14:paraId="728AF7BB" w14:textId="77777777" w:rsidTr="009B1C7F">
        <w:tc>
          <w:tcPr>
            <w:tcW w:w="5608" w:type="dxa"/>
          </w:tcPr>
          <w:p w14:paraId="4BB7D345" w14:textId="6FC3CBF5" w:rsidR="0047696D" w:rsidRPr="00631E55" w:rsidRDefault="000240E4" w:rsidP="0047696D">
            <w:pPr>
              <w:pStyle w:val="Tabulka-9"/>
            </w:pPr>
            <w:r>
              <w:t>Dokončení díla</w:t>
            </w:r>
          </w:p>
          <w:p w14:paraId="1993E1B2" w14:textId="73645270" w:rsidR="0047696D" w:rsidRPr="00194E72" w:rsidRDefault="0047696D" w:rsidP="0047696D">
            <w:pPr>
              <w:pStyle w:val="Tabulka-9"/>
            </w:pPr>
            <w:r w:rsidRPr="00631E55">
              <w:t>SO 98-98.2, kromě položek, které budou provedeny v Sekci 1 stavební</w:t>
            </w:r>
          </w:p>
        </w:tc>
        <w:tc>
          <w:tcPr>
            <w:tcW w:w="3260" w:type="dxa"/>
            <w:vAlign w:val="center"/>
          </w:tcPr>
          <w:p w14:paraId="594621C9" w14:textId="65F48462" w:rsidR="0047696D" w:rsidRPr="00194E72" w:rsidRDefault="0047696D" w:rsidP="0047696D">
            <w:pPr>
              <w:pStyle w:val="Tabulka-9"/>
            </w:pPr>
            <w:r w:rsidRPr="0047696D">
              <w:t>35 měsíců od Data zahájení prací (viz smlouva)</w:t>
            </w:r>
          </w:p>
        </w:tc>
      </w:tr>
    </w:tbl>
    <w:p w14:paraId="584EA75C" w14:textId="3927D0BD" w:rsidR="003259C2" w:rsidRDefault="003259C2" w:rsidP="001C7156">
      <w:pPr>
        <w:pStyle w:val="PNTextbezodsazmezer"/>
        <w:rPr>
          <w:highlight w:val="green"/>
        </w:rPr>
      </w:pPr>
    </w:p>
    <w:p w14:paraId="03BFA193" w14:textId="77777777" w:rsidR="00704C0E" w:rsidRDefault="00704C0E" w:rsidP="000D6BE3">
      <w:pPr>
        <w:pStyle w:val="PNNadpis10bPod-l111"/>
        <w:jc w:val="both"/>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w:t>
      </w:r>
      <w:proofErr w:type="spellStart"/>
      <w:r>
        <w:t>vi</w:t>
      </w:r>
      <w:proofErr w:type="spellEnd"/>
      <w:r>
        <w:t>),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4741FB92" w14:textId="77777777" w:rsidR="007C1E50"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6A7A28">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5EECA9CE" w14:textId="54A4DC40" w:rsidR="00C14FCD" w:rsidRPr="00D14487" w:rsidRDefault="00C14FCD" w:rsidP="00D83BCB">
      <w:pPr>
        <w:pStyle w:val="Text1-2"/>
        <w:numPr>
          <w:ilvl w:val="0"/>
          <w:numId w:val="0"/>
        </w:numPr>
      </w:pPr>
      <w:r w:rsidRPr="00D14487">
        <w:t>Zhotovitel se zavazuje, že nejpozději do dokončení a předání Díla Objednateli provede</w:t>
      </w:r>
      <w:r w:rsidR="000D69D2">
        <w:t xml:space="preserve"> jednu</w:t>
      </w:r>
      <w:r w:rsidRPr="00D14487">
        <w:t xml:space="preserve"> studentskou exkurzi na Staveništi. </w:t>
      </w:r>
    </w:p>
    <w:p w14:paraId="2A085AD6" w14:textId="3E68128A" w:rsidR="00CD12DB" w:rsidRPr="00D14487" w:rsidRDefault="00CD12DB" w:rsidP="00907F0E">
      <w:pPr>
        <w:numPr>
          <w:ilvl w:val="1"/>
          <w:numId w:val="0"/>
        </w:numPr>
        <w:tabs>
          <w:tab w:val="num" w:pos="0"/>
        </w:tabs>
        <w:spacing w:after="120" w:line="264" w:lineRule="auto"/>
        <w:jc w:val="both"/>
        <w:rPr>
          <w:sz w:val="18"/>
          <w:szCs w:val="18"/>
        </w:rPr>
      </w:pPr>
      <w:r w:rsidRPr="00D14487">
        <w:rPr>
          <w:sz w:val="18"/>
          <w:szCs w:val="18"/>
        </w:rPr>
        <w:t xml:space="preserve">Objednatel v souladu s odst. </w:t>
      </w:r>
      <w:r w:rsidR="00907F0E" w:rsidRPr="00D14487">
        <w:rPr>
          <w:sz w:val="18"/>
          <w:szCs w:val="18"/>
        </w:rPr>
        <w:t>7</w:t>
      </w:r>
      <w:r w:rsidRPr="00D14487">
        <w:rPr>
          <w:sz w:val="18"/>
          <w:szCs w:val="18"/>
        </w:rPr>
        <w:t xml:space="preserve"> Smlouvy požaduje, aby Zhotovitel provedl při realizaci Díla pro Objednatele exkurzi/exkurze pro studenty, a to následovně: </w:t>
      </w:r>
    </w:p>
    <w:p w14:paraId="1D918695" w14:textId="77777777" w:rsidR="00CD12DB" w:rsidRPr="00D14487" w:rsidRDefault="00CD12DB" w:rsidP="00907F0E">
      <w:pPr>
        <w:numPr>
          <w:ilvl w:val="2"/>
          <w:numId w:val="0"/>
        </w:numPr>
        <w:tabs>
          <w:tab w:val="num" w:pos="0"/>
          <w:tab w:val="num" w:pos="1531"/>
        </w:tabs>
        <w:spacing w:after="120" w:line="264" w:lineRule="auto"/>
        <w:jc w:val="both"/>
        <w:rPr>
          <w:sz w:val="18"/>
          <w:szCs w:val="18"/>
        </w:rPr>
      </w:pPr>
      <w:r w:rsidRPr="00D14487">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D14487" w:rsidRDefault="00CD12DB" w:rsidP="00907F0E">
      <w:pPr>
        <w:numPr>
          <w:ilvl w:val="2"/>
          <w:numId w:val="0"/>
        </w:numPr>
        <w:tabs>
          <w:tab w:val="num" w:pos="0"/>
          <w:tab w:val="num" w:pos="1531"/>
        </w:tabs>
        <w:spacing w:after="120" w:line="264" w:lineRule="auto"/>
        <w:jc w:val="both"/>
        <w:rPr>
          <w:sz w:val="18"/>
          <w:szCs w:val="18"/>
        </w:rPr>
      </w:pPr>
      <w:r w:rsidRPr="00D14487">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D14487" w:rsidRDefault="00CD12DB" w:rsidP="00907F0E">
      <w:pPr>
        <w:numPr>
          <w:ilvl w:val="2"/>
          <w:numId w:val="0"/>
        </w:numPr>
        <w:tabs>
          <w:tab w:val="num" w:pos="0"/>
          <w:tab w:val="num" w:pos="1531"/>
        </w:tabs>
        <w:spacing w:after="120" w:line="264" w:lineRule="auto"/>
        <w:jc w:val="both"/>
        <w:rPr>
          <w:sz w:val="18"/>
          <w:szCs w:val="18"/>
        </w:rPr>
      </w:pPr>
      <w:r w:rsidRPr="00D14487">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D14487" w:rsidRDefault="00CD12DB" w:rsidP="00907F0E">
      <w:pPr>
        <w:numPr>
          <w:ilvl w:val="2"/>
          <w:numId w:val="0"/>
        </w:numPr>
        <w:tabs>
          <w:tab w:val="num" w:pos="0"/>
          <w:tab w:val="num" w:pos="1531"/>
        </w:tabs>
        <w:spacing w:after="120" w:line="264" w:lineRule="auto"/>
        <w:jc w:val="both"/>
        <w:rPr>
          <w:sz w:val="18"/>
          <w:szCs w:val="18"/>
        </w:rPr>
      </w:pPr>
      <w:r w:rsidRPr="00D14487">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D14487">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3EA610FC" w14:textId="16EDA545" w:rsidR="00B33FB2" w:rsidRPr="007E5B98" w:rsidRDefault="00B33FB2" w:rsidP="00CF609C">
      <w:pPr>
        <w:pStyle w:val="PNTextzkladn"/>
      </w:pPr>
      <w:bookmarkStart w:id="3" w:name="_Hlk187229346"/>
      <w:bookmarkStart w:id="4" w:name="_Hlk176175426"/>
      <w:r w:rsidRPr="00D14487">
        <w:t>Ustanovení Pod-článku 1.15.3</w:t>
      </w:r>
      <w:r w:rsidR="00B3027A" w:rsidRPr="00D14487">
        <w:t xml:space="preserve"> </w:t>
      </w:r>
      <w:r w:rsidRPr="00D14487">
        <w:t>(b) se nepoužije.</w:t>
      </w:r>
    </w:p>
    <w:bookmarkEnd w:id="3"/>
    <w:bookmarkEnd w:id="4"/>
    <w:p w14:paraId="03E673D5" w14:textId="77777777" w:rsidR="00C96E7C" w:rsidRDefault="00C96E7C" w:rsidP="00150E39">
      <w:pPr>
        <w:pStyle w:val="PNNadpis10bPod-l111"/>
      </w:pPr>
      <w:r>
        <w:t>2.1</w:t>
      </w:r>
      <w:r w:rsidR="00CF609C">
        <w:tab/>
      </w:r>
      <w:r>
        <w:t>Právo přístupu na staveniště</w:t>
      </w:r>
    </w:p>
    <w:p w14:paraId="3AF67584" w14:textId="06414256" w:rsidR="00C96E7C" w:rsidRDefault="00C96E7C" w:rsidP="005D168C">
      <w:pPr>
        <w:pStyle w:val="PNTextzkladn"/>
      </w:pPr>
      <w:r>
        <w:t xml:space="preserve">Přístup na Staveniště bude Zhotoviteli umožněn </w:t>
      </w:r>
      <w:r w:rsidR="003C33DA">
        <w:t xml:space="preserve">od zahájení prací </w:t>
      </w:r>
      <w:r>
        <w:t>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575EA7F8"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51621158" w14:textId="77777777" w:rsidR="00B74D89" w:rsidRPr="00B618D1" w:rsidRDefault="00B74D89" w:rsidP="00B74D89">
      <w:pPr>
        <w:pStyle w:val="PNOdrka1-"/>
      </w:pPr>
      <w:r w:rsidRPr="00B618D1">
        <w:t>Mgr. Jakub Suk</w:t>
      </w:r>
    </w:p>
    <w:p w14:paraId="3A4031A3" w14:textId="77777777" w:rsidR="00B74D89" w:rsidRPr="00B618D1" w:rsidRDefault="00B74D89" w:rsidP="00B74D89">
      <w:pPr>
        <w:pStyle w:val="PNOdrka1-"/>
        <w:numPr>
          <w:ilvl w:val="0"/>
          <w:numId w:val="0"/>
        </w:numPr>
        <w:ind w:left="720"/>
      </w:pPr>
      <w:r w:rsidRPr="00B618D1">
        <w:t>Správa železnic, státní organizace</w:t>
      </w:r>
    </w:p>
    <w:p w14:paraId="4BBD1DCB" w14:textId="77777777" w:rsidR="00B74D89" w:rsidRPr="00B618D1" w:rsidRDefault="00B74D89" w:rsidP="00B74D89">
      <w:pPr>
        <w:pStyle w:val="PNOdrka1-"/>
        <w:numPr>
          <w:ilvl w:val="0"/>
          <w:numId w:val="0"/>
        </w:numPr>
        <w:ind w:left="720"/>
      </w:pPr>
      <w:r w:rsidRPr="00B618D1">
        <w:t>Stavební správa západ</w:t>
      </w:r>
    </w:p>
    <w:p w14:paraId="312CDDF2" w14:textId="77777777" w:rsidR="00B74D89" w:rsidRPr="00B618D1" w:rsidRDefault="00B74D89" w:rsidP="00B74D89">
      <w:pPr>
        <w:pStyle w:val="PNOdrka1-"/>
        <w:numPr>
          <w:ilvl w:val="0"/>
          <w:numId w:val="0"/>
        </w:numPr>
        <w:ind w:left="720"/>
      </w:pPr>
      <w:r w:rsidRPr="00B618D1">
        <w:t xml:space="preserve">Budova </w:t>
      </w:r>
      <w:proofErr w:type="spellStart"/>
      <w:r w:rsidRPr="00B618D1">
        <w:t>Diamond</w:t>
      </w:r>
      <w:proofErr w:type="spellEnd"/>
      <w:r w:rsidRPr="00B618D1">
        <w:t xml:space="preserve"> Point, Ke Štvanici 656/3, 186 00 Praha 8 – Karlín</w:t>
      </w:r>
    </w:p>
    <w:p w14:paraId="214B67A8" w14:textId="77777777" w:rsidR="00B74D89" w:rsidRPr="00B618D1" w:rsidRDefault="00B74D89" w:rsidP="00B74D89">
      <w:pPr>
        <w:pStyle w:val="PNOdrka1-"/>
        <w:numPr>
          <w:ilvl w:val="0"/>
          <w:numId w:val="0"/>
        </w:numPr>
        <w:ind w:left="720"/>
      </w:pPr>
      <w:r w:rsidRPr="00B618D1">
        <w:t>Pracoviště: Hrdějovice 546, 373 61, Hrdějovice</w:t>
      </w:r>
    </w:p>
    <w:p w14:paraId="64D44A3B" w14:textId="77777777" w:rsidR="00B74D89" w:rsidRDefault="00B74D89" w:rsidP="00B74D89">
      <w:pPr>
        <w:pStyle w:val="PNOdrka1-"/>
        <w:numPr>
          <w:ilvl w:val="0"/>
          <w:numId w:val="0"/>
        </w:numPr>
        <w:ind w:left="720"/>
      </w:pPr>
      <w:r w:rsidRPr="00B618D1">
        <w:t xml:space="preserve">Mobil + 420 720 969 702, e-mail: </w:t>
      </w:r>
      <w:hyperlink r:id="rId13" w:history="1">
        <w:r w:rsidRPr="00B618D1">
          <w:rPr>
            <w:rStyle w:val="Hypertextovodkaz"/>
            <w:noProof w:val="0"/>
          </w:rPr>
          <w:t>SukJ@spravazeleznic.cz</w:t>
        </w:r>
      </w:hyperlink>
    </w:p>
    <w:p w14:paraId="3F30AE19" w14:textId="77777777" w:rsidR="00B74D89" w:rsidRDefault="00B74D89" w:rsidP="00B74D89">
      <w:pPr>
        <w:pStyle w:val="PNOdrka1-"/>
        <w:numPr>
          <w:ilvl w:val="0"/>
          <w:numId w:val="0"/>
        </w:numPr>
      </w:pPr>
      <w:r>
        <w:t>Ve věci kontroly požití alkoholu a/nebo návykových látek</w:t>
      </w:r>
    </w:p>
    <w:p w14:paraId="4993C7CD" w14:textId="77777777" w:rsidR="00B74D89" w:rsidRPr="00EA677F" w:rsidRDefault="00B74D89" w:rsidP="00B74D89">
      <w:pPr>
        <w:pStyle w:val="PNOdrka1-"/>
      </w:pPr>
      <w:r w:rsidRPr="00EA677F">
        <w:t>Karel Absolon</w:t>
      </w:r>
    </w:p>
    <w:p w14:paraId="4564F1B1" w14:textId="77777777" w:rsidR="00B74D89" w:rsidRPr="00EA677F" w:rsidRDefault="00B74D89" w:rsidP="00B74D89">
      <w:pPr>
        <w:pStyle w:val="PNOdrka1-"/>
        <w:numPr>
          <w:ilvl w:val="0"/>
          <w:numId w:val="0"/>
        </w:numPr>
        <w:ind w:left="720"/>
      </w:pPr>
      <w:r w:rsidRPr="00EA677F">
        <w:t>Správa železnic, státní organizace</w:t>
      </w:r>
    </w:p>
    <w:p w14:paraId="4C98F48F" w14:textId="77777777" w:rsidR="00B74D89" w:rsidRPr="00EA677F" w:rsidRDefault="00B74D89" w:rsidP="00B74D89">
      <w:pPr>
        <w:pStyle w:val="PNOdrka1-"/>
        <w:numPr>
          <w:ilvl w:val="0"/>
          <w:numId w:val="0"/>
        </w:numPr>
        <w:ind w:left="720"/>
      </w:pPr>
      <w:r w:rsidRPr="00EA677F">
        <w:t>Stavební správa západ</w:t>
      </w:r>
    </w:p>
    <w:p w14:paraId="22EAE2F3" w14:textId="77777777" w:rsidR="00B74D89" w:rsidRPr="00EA677F" w:rsidRDefault="00B74D89" w:rsidP="00B74D89">
      <w:pPr>
        <w:spacing w:after="120" w:line="264" w:lineRule="auto"/>
        <w:ind w:firstLine="709"/>
        <w:jc w:val="both"/>
        <w:rPr>
          <w:rFonts w:eastAsia="Calibri" w:cs="Times New Roman"/>
          <w:sz w:val="18"/>
          <w:szCs w:val="18"/>
        </w:rPr>
      </w:pPr>
      <w:r w:rsidRPr="00EA677F">
        <w:rPr>
          <w:rFonts w:eastAsia="Calibri" w:cs="Times New Roman"/>
          <w:sz w:val="18"/>
          <w:szCs w:val="18"/>
        </w:rPr>
        <w:t xml:space="preserve">Budova </w:t>
      </w:r>
      <w:proofErr w:type="spellStart"/>
      <w:r w:rsidRPr="00EA677F">
        <w:rPr>
          <w:rFonts w:eastAsia="Calibri" w:cs="Times New Roman"/>
          <w:sz w:val="18"/>
          <w:szCs w:val="18"/>
        </w:rPr>
        <w:t>Diamond</w:t>
      </w:r>
      <w:proofErr w:type="spellEnd"/>
      <w:r w:rsidRPr="00EA677F">
        <w:rPr>
          <w:rFonts w:eastAsia="Calibri" w:cs="Times New Roman"/>
          <w:sz w:val="18"/>
          <w:szCs w:val="18"/>
        </w:rPr>
        <w:t xml:space="preserve"> Point, Ke Štvanici 656/3, 186 00 Praha 8 – Karlín</w:t>
      </w:r>
    </w:p>
    <w:p w14:paraId="28114551" w14:textId="77777777" w:rsidR="00B74D89" w:rsidRPr="00EA677F" w:rsidRDefault="00B74D89" w:rsidP="00B74D89">
      <w:pPr>
        <w:pStyle w:val="PNOdrka1-"/>
        <w:numPr>
          <w:ilvl w:val="0"/>
          <w:numId w:val="0"/>
        </w:numPr>
        <w:ind w:left="720"/>
      </w:pPr>
      <w:r w:rsidRPr="00EA677F">
        <w:t>Pracoviště: K Můstku 1451/2, 400 01 Ústí nad Labem</w:t>
      </w:r>
    </w:p>
    <w:p w14:paraId="399D0161" w14:textId="77777777" w:rsidR="00B74D89" w:rsidRDefault="00B74D89" w:rsidP="00B74D89">
      <w:pPr>
        <w:pStyle w:val="PNOdrka1-"/>
        <w:numPr>
          <w:ilvl w:val="0"/>
          <w:numId w:val="0"/>
        </w:numPr>
        <w:ind w:left="720"/>
      </w:pPr>
      <w:r w:rsidRPr="00EA677F">
        <w:t xml:space="preserve">Mobil + 420 601 077 710, e-mail: </w:t>
      </w:r>
      <w:r w:rsidRPr="00EA677F">
        <w:rPr>
          <w:rStyle w:val="Hypertextovodkaz"/>
          <w:noProof w:val="0"/>
        </w:rPr>
        <w:t>absolonk@spravazeleznic.cz</w:t>
      </w:r>
    </w:p>
    <w:p w14:paraId="54D9A110" w14:textId="77777777" w:rsidR="00087292" w:rsidRDefault="00087292" w:rsidP="00087292">
      <w:pPr>
        <w:pStyle w:val="PNOdrka1-"/>
        <w:numPr>
          <w:ilvl w:val="0"/>
          <w:numId w:val="0"/>
        </w:numPr>
      </w:pPr>
      <w:r>
        <w:t>Ve věci výluk</w:t>
      </w:r>
    </w:p>
    <w:p w14:paraId="3A4B5ECC" w14:textId="77777777" w:rsidR="00182B25" w:rsidRPr="0071428A" w:rsidRDefault="00182B25" w:rsidP="00182B25">
      <w:pPr>
        <w:pStyle w:val="PNOdrka1-"/>
      </w:pPr>
      <w:r w:rsidRPr="0071428A">
        <w:t>Ing. Tomáš Moravka</w:t>
      </w:r>
    </w:p>
    <w:p w14:paraId="2049DBDD" w14:textId="77777777" w:rsidR="00087292" w:rsidRPr="00EA677F" w:rsidRDefault="00087292" w:rsidP="00087292">
      <w:pPr>
        <w:pStyle w:val="PNOdrka1-"/>
        <w:numPr>
          <w:ilvl w:val="0"/>
          <w:numId w:val="0"/>
        </w:numPr>
        <w:ind w:left="720"/>
      </w:pPr>
      <w:r w:rsidRPr="00EA677F">
        <w:t>Správa železnic, státní organizace</w:t>
      </w:r>
    </w:p>
    <w:p w14:paraId="4C846EC6" w14:textId="77777777" w:rsidR="00087292" w:rsidRPr="00EA677F" w:rsidRDefault="00087292" w:rsidP="00087292">
      <w:pPr>
        <w:pStyle w:val="PNOdrka1-"/>
        <w:numPr>
          <w:ilvl w:val="0"/>
          <w:numId w:val="0"/>
        </w:numPr>
        <w:ind w:left="720"/>
      </w:pPr>
      <w:r w:rsidRPr="00EA677F">
        <w:t>Stavební správa západ</w:t>
      </w:r>
    </w:p>
    <w:p w14:paraId="0F9A7255" w14:textId="77777777" w:rsidR="00087292" w:rsidRPr="00EA677F" w:rsidRDefault="00087292" w:rsidP="00087292">
      <w:pPr>
        <w:spacing w:after="120" w:line="264" w:lineRule="auto"/>
        <w:ind w:firstLine="709"/>
        <w:jc w:val="both"/>
        <w:rPr>
          <w:rFonts w:eastAsia="Calibri" w:cs="Times New Roman"/>
          <w:sz w:val="18"/>
          <w:szCs w:val="18"/>
        </w:rPr>
      </w:pPr>
      <w:r w:rsidRPr="00EA677F">
        <w:rPr>
          <w:rFonts w:eastAsia="Calibri" w:cs="Times New Roman"/>
          <w:sz w:val="18"/>
          <w:szCs w:val="18"/>
        </w:rPr>
        <w:t xml:space="preserve">Budova </w:t>
      </w:r>
      <w:proofErr w:type="spellStart"/>
      <w:r w:rsidRPr="00EA677F">
        <w:rPr>
          <w:rFonts w:eastAsia="Calibri" w:cs="Times New Roman"/>
          <w:sz w:val="18"/>
          <w:szCs w:val="18"/>
        </w:rPr>
        <w:t>Diamond</w:t>
      </w:r>
      <w:proofErr w:type="spellEnd"/>
      <w:r w:rsidRPr="00EA677F">
        <w:rPr>
          <w:rFonts w:eastAsia="Calibri" w:cs="Times New Roman"/>
          <w:sz w:val="18"/>
          <w:szCs w:val="18"/>
        </w:rPr>
        <w:t xml:space="preserve"> Point, Ke Štvanici 656/3, 186 00 Praha 8 – Karlín</w:t>
      </w:r>
    </w:p>
    <w:p w14:paraId="3320D689" w14:textId="78509B35" w:rsidR="00087292" w:rsidRPr="00A93997" w:rsidRDefault="00087292" w:rsidP="00087292">
      <w:pPr>
        <w:pStyle w:val="PNOdrka1-"/>
        <w:numPr>
          <w:ilvl w:val="0"/>
          <w:numId w:val="0"/>
        </w:numPr>
        <w:ind w:left="720"/>
        <w:rPr>
          <w:highlight w:val="green"/>
        </w:rPr>
      </w:pPr>
      <w:r w:rsidRPr="00182B25">
        <w:t xml:space="preserve">Pracoviště: </w:t>
      </w:r>
      <w:r w:rsidR="00182B25" w:rsidRPr="0071428A">
        <w:rPr>
          <w:rFonts w:eastAsia="Calibri" w:cs="Times New Roman"/>
        </w:rPr>
        <w:t>Ke Štvanici 656/3, 186 00 Praha 8 – Karlín</w:t>
      </w:r>
    </w:p>
    <w:p w14:paraId="4FA7824F" w14:textId="77777777" w:rsidR="00182B25" w:rsidRDefault="00182B25" w:rsidP="00182B25">
      <w:pPr>
        <w:pStyle w:val="PNTextzkladn"/>
        <w:spacing w:after="80"/>
        <w:ind w:firstLine="709"/>
      </w:pPr>
      <w:r w:rsidRPr="0071428A">
        <w:t xml:space="preserve">Mobil + 420 702 209 093, e-mail: </w:t>
      </w:r>
      <w:r w:rsidRPr="0071428A">
        <w:rPr>
          <w:rStyle w:val="Hypertextovodkaz"/>
          <w:noProof w:val="0"/>
        </w:rPr>
        <w:t>Moravka@spravazeleznic.cz</w:t>
      </w:r>
    </w:p>
    <w:p w14:paraId="574AAE9E" w14:textId="379B4B73" w:rsidR="00B74D89" w:rsidRPr="008F5018" w:rsidRDefault="00B74D89" w:rsidP="00B74D89">
      <w:pPr>
        <w:pStyle w:val="PNTextzkladn"/>
        <w:spacing w:after="80"/>
      </w:pPr>
      <w:r w:rsidRPr="008F5018">
        <w:t>Autorizovaný zeměměřický inženýr</w:t>
      </w:r>
    </w:p>
    <w:p w14:paraId="6719CF11" w14:textId="77777777" w:rsidR="00B74D89" w:rsidRPr="00094A11" w:rsidRDefault="00B74D89" w:rsidP="00B74D89">
      <w:pPr>
        <w:pStyle w:val="PNOdrka1-"/>
      </w:pPr>
      <w:r w:rsidRPr="00094A11">
        <w:t>Ing. Jiří Vančura</w:t>
      </w:r>
    </w:p>
    <w:p w14:paraId="6429C00D" w14:textId="77777777" w:rsidR="00B74D89" w:rsidRPr="00094A11" w:rsidRDefault="00B74D89" w:rsidP="00B74D89">
      <w:pPr>
        <w:pStyle w:val="PNOdrka1-"/>
        <w:numPr>
          <w:ilvl w:val="0"/>
          <w:numId w:val="0"/>
        </w:numPr>
        <w:ind w:left="720"/>
      </w:pPr>
      <w:r w:rsidRPr="00094A11">
        <w:t>Správa železnic, státní organizace</w:t>
      </w:r>
    </w:p>
    <w:p w14:paraId="30B99CBF" w14:textId="77777777" w:rsidR="00B74D89" w:rsidRPr="00094A11" w:rsidRDefault="00B74D89" w:rsidP="00B74D89">
      <w:pPr>
        <w:pStyle w:val="PNOdrka1-"/>
        <w:numPr>
          <w:ilvl w:val="0"/>
          <w:numId w:val="0"/>
        </w:numPr>
        <w:ind w:left="720"/>
      </w:pPr>
      <w:r w:rsidRPr="00094A11">
        <w:t>SŽG, ÚNP, Regionální pracoviště Ústí n/L, oddělení geodézie I</w:t>
      </w:r>
    </w:p>
    <w:p w14:paraId="5BBF260C" w14:textId="77777777" w:rsidR="00B74D89" w:rsidRPr="00094A11" w:rsidRDefault="00B74D89" w:rsidP="00B74D89">
      <w:pPr>
        <w:pStyle w:val="PNOdrka1-"/>
        <w:numPr>
          <w:ilvl w:val="0"/>
          <w:numId w:val="0"/>
        </w:numPr>
        <w:ind w:left="720"/>
      </w:pPr>
      <w:r w:rsidRPr="00094A11">
        <w:t>K Můstku 1451/2, 400 01 Ústí nad Labem</w:t>
      </w:r>
    </w:p>
    <w:p w14:paraId="4F239252" w14:textId="77777777" w:rsidR="00B74D89" w:rsidRDefault="00B74D89" w:rsidP="00B74D89">
      <w:pPr>
        <w:pStyle w:val="PNOdrka1-"/>
        <w:numPr>
          <w:ilvl w:val="0"/>
          <w:numId w:val="0"/>
        </w:numPr>
        <w:ind w:left="720"/>
      </w:pPr>
      <w:r w:rsidRPr="00094A11">
        <w:t xml:space="preserve">Mobil +420 724 064 098, e-mail: </w:t>
      </w:r>
      <w:hyperlink r:id="rId14" w:history="1">
        <w:r w:rsidRPr="00094A11">
          <w:rPr>
            <w:rStyle w:val="Hypertextovodkaz"/>
            <w:noProof w:val="0"/>
          </w:rPr>
          <w:t>Vancura@spravazeleznic.cz</w:t>
        </w:r>
      </w:hyperlink>
    </w:p>
    <w:p w14:paraId="22B12636" w14:textId="77777777" w:rsidR="00B74D89" w:rsidRDefault="00B74D89" w:rsidP="00B74D89">
      <w:pPr>
        <w:pStyle w:val="PNTextzkladn"/>
        <w:rPr>
          <w:iCs/>
        </w:rPr>
      </w:pPr>
      <w:r w:rsidRPr="00874D32">
        <w:rPr>
          <w:iCs/>
        </w:rPr>
        <w:t xml:space="preserve">Koordinátor BOZP na staveništi </w:t>
      </w:r>
    </w:p>
    <w:p w14:paraId="0113B7F8" w14:textId="77777777" w:rsidR="00B74D89" w:rsidRPr="00EA677F" w:rsidRDefault="00B74D89" w:rsidP="00B74D89">
      <w:pPr>
        <w:pStyle w:val="PNOdrka1-"/>
      </w:pPr>
      <w:r w:rsidRPr="00EA677F">
        <w:t>Karel Absolon</w:t>
      </w:r>
    </w:p>
    <w:p w14:paraId="6C854A1B" w14:textId="77777777" w:rsidR="00B74D89" w:rsidRPr="00EA677F" w:rsidRDefault="00B74D89" w:rsidP="00B74D89">
      <w:pPr>
        <w:pStyle w:val="PNOdrka1-"/>
        <w:numPr>
          <w:ilvl w:val="0"/>
          <w:numId w:val="0"/>
        </w:numPr>
        <w:ind w:left="720"/>
      </w:pPr>
      <w:r w:rsidRPr="00EA677F">
        <w:t>Správa železnic, státní organizace</w:t>
      </w:r>
    </w:p>
    <w:p w14:paraId="5078E3AC" w14:textId="77777777" w:rsidR="00B74D89" w:rsidRPr="00EA677F" w:rsidRDefault="00B74D89" w:rsidP="00B74D89">
      <w:pPr>
        <w:pStyle w:val="PNOdrka1-"/>
        <w:numPr>
          <w:ilvl w:val="0"/>
          <w:numId w:val="0"/>
        </w:numPr>
        <w:ind w:left="720"/>
      </w:pPr>
      <w:r w:rsidRPr="00EA677F">
        <w:t>Stavební správa západ</w:t>
      </w:r>
    </w:p>
    <w:p w14:paraId="48C31839" w14:textId="77777777" w:rsidR="00B74D89" w:rsidRPr="00EA677F" w:rsidRDefault="00B74D89" w:rsidP="00B74D89">
      <w:pPr>
        <w:spacing w:after="120" w:line="264" w:lineRule="auto"/>
        <w:ind w:firstLine="709"/>
        <w:jc w:val="both"/>
        <w:rPr>
          <w:rFonts w:eastAsia="Calibri" w:cs="Times New Roman"/>
          <w:sz w:val="18"/>
          <w:szCs w:val="18"/>
        </w:rPr>
      </w:pPr>
      <w:r w:rsidRPr="00EA677F">
        <w:rPr>
          <w:rFonts w:eastAsia="Calibri" w:cs="Times New Roman"/>
          <w:sz w:val="18"/>
          <w:szCs w:val="18"/>
        </w:rPr>
        <w:t xml:space="preserve">Budova </w:t>
      </w:r>
      <w:proofErr w:type="spellStart"/>
      <w:r w:rsidRPr="00EA677F">
        <w:rPr>
          <w:rFonts w:eastAsia="Calibri" w:cs="Times New Roman"/>
          <w:sz w:val="18"/>
          <w:szCs w:val="18"/>
        </w:rPr>
        <w:t>Diamond</w:t>
      </w:r>
      <w:proofErr w:type="spellEnd"/>
      <w:r w:rsidRPr="00EA677F">
        <w:rPr>
          <w:rFonts w:eastAsia="Calibri" w:cs="Times New Roman"/>
          <w:sz w:val="18"/>
          <w:szCs w:val="18"/>
        </w:rPr>
        <w:t xml:space="preserve"> Point, Ke Štvanici 656/3, 186 00 Praha 8 – Karlín</w:t>
      </w:r>
    </w:p>
    <w:p w14:paraId="7F851B45" w14:textId="77777777" w:rsidR="00B74D89" w:rsidRPr="00EA677F" w:rsidRDefault="00B74D89" w:rsidP="00B74D89">
      <w:pPr>
        <w:pStyle w:val="PNOdrka1-"/>
        <w:numPr>
          <w:ilvl w:val="0"/>
          <w:numId w:val="0"/>
        </w:numPr>
        <w:ind w:left="720"/>
      </w:pPr>
      <w:r w:rsidRPr="00EA677F">
        <w:t>Pracoviště: K Můstku 1451/2, 400 01 Ústí nad Labem</w:t>
      </w:r>
    </w:p>
    <w:p w14:paraId="3CA4031D" w14:textId="30741ABB" w:rsidR="00C96E7C" w:rsidRPr="00CF609C" w:rsidRDefault="00B74D89" w:rsidP="00B74D89">
      <w:pPr>
        <w:pStyle w:val="PNTextzkladn"/>
        <w:ind w:firstLine="709"/>
        <w:rPr>
          <w:i/>
        </w:rPr>
      </w:pPr>
      <w:r w:rsidRPr="00EA677F">
        <w:t xml:space="preserve">Mobil + 420 601 077 710, e-mail: </w:t>
      </w:r>
      <w:r w:rsidRPr="00EA677F">
        <w:rPr>
          <w:rStyle w:val="Hypertextovodkaz"/>
          <w:noProof w:val="0"/>
        </w:rPr>
        <w:t>absolonk@spravazeleznic.cz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w:t>
      </w:r>
      <w:proofErr w:type="gramStart"/>
      <w:r w:rsidR="00D45E4C" w:rsidRPr="00CF609C">
        <w:t>0,5%</w:t>
      </w:r>
      <w:proofErr w:type="gramEnd"/>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49F00FBC"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 xml:space="preserve">Kč za </w:t>
      </w:r>
      <w:proofErr w:type="gramStart"/>
      <w:r w:rsidRPr="00CF609C">
        <w:t>každý</w:t>
      </w:r>
      <w:proofErr w:type="gramEnd"/>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3D25A3" w:rsidRDefault="008A5084" w:rsidP="00356671">
      <w:pPr>
        <w:pStyle w:val="Textkomente"/>
        <w:rPr>
          <w:rFonts w:asciiTheme="minorHAnsi" w:hAnsiTheme="minorHAnsi"/>
          <w:sz w:val="18"/>
          <w:szCs w:val="18"/>
        </w:rPr>
      </w:pPr>
      <w:bookmarkStart w:id="6" w:name="_Hlk176777580"/>
      <w:r w:rsidRPr="003D25A3">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385EDF">
        <w:t>Pro provádění Díla jsou stanoveny následující</w:t>
      </w:r>
      <w:r w:rsidR="009D1FAA" w:rsidRPr="00385EDF">
        <w:t xml:space="preserve"> Postupné závazné</w:t>
      </w:r>
      <w:r w:rsidRPr="00385EDF">
        <w:t xml:space="preserve"> milníky:</w:t>
      </w:r>
    </w:p>
    <w:p w14:paraId="6AD4779B" w14:textId="77777777" w:rsidR="00385EDF" w:rsidRPr="005679F3" w:rsidRDefault="00385EDF" w:rsidP="00244021">
      <w:pPr>
        <w:pStyle w:val="TabulkaNadpis"/>
        <w:ind w:left="0"/>
      </w:pPr>
      <w:r w:rsidRPr="005679F3">
        <w:t xml:space="preserve">Postupné závazné milníky </w:t>
      </w:r>
    </w:p>
    <w:tbl>
      <w:tblPr>
        <w:tblStyle w:val="Tabulka10"/>
        <w:tblW w:w="8789" w:type="dxa"/>
        <w:tblInd w:w="0" w:type="dxa"/>
        <w:tblLook w:val="04A0" w:firstRow="1" w:lastRow="0" w:firstColumn="1" w:lastColumn="0" w:noHBand="0" w:noVBand="1"/>
      </w:tblPr>
      <w:tblGrid>
        <w:gridCol w:w="1345"/>
        <w:gridCol w:w="4477"/>
        <w:gridCol w:w="2967"/>
      </w:tblGrid>
      <w:tr w:rsidR="00385EDF" w:rsidRPr="002718CD" w14:paraId="6FBDDADD" w14:textId="77777777" w:rsidTr="002440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73FD66BF" w14:textId="77777777" w:rsidR="00385EDF" w:rsidRPr="005679F3" w:rsidRDefault="00385EDF" w:rsidP="00244021">
            <w:pPr>
              <w:pStyle w:val="Tabulka-7"/>
              <w:keepNext/>
              <w:rPr>
                <w:b/>
              </w:rPr>
            </w:pPr>
            <w:r w:rsidRPr="005679F3">
              <w:rPr>
                <w:b/>
              </w:rPr>
              <w:t>Milník</w:t>
            </w:r>
          </w:p>
        </w:tc>
        <w:tc>
          <w:tcPr>
            <w:tcW w:w="4477" w:type="dxa"/>
          </w:tcPr>
          <w:p w14:paraId="5B5BADE3" w14:textId="77777777" w:rsidR="00385EDF" w:rsidRPr="005679F3" w:rsidRDefault="00385EDF" w:rsidP="00244021">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967" w:type="dxa"/>
          </w:tcPr>
          <w:p w14:paraId="672ACB15" w14:textId="77777777" w:rsidR="00385EDF" w:rsidRPr="005679F3" w:rsidRDefault="00385EDF" w:rsidP="00244021">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385EDF" w:rsidRPr="002718CD" w14:paraId="3B445968" w14:textId="77777777" w:rsidTr="00244021">
        <w:tc>
          <w:tcPr>
            <w:cnfStyle w:val="001000000000" w:firstRow="0" w:lastRow="0" w:firstColumn="1" w:lastColumn="0" w:oddVBand="0" w:evenVBand="0" w:oddHBand="0" w:evenHBand="0" w:firstRowFirstColumn="0" w:firstRowLastColumn="0" w:lastRowFirstColumn="0" w:lastRowLastColumn="0"/>
            <w:tcW w:w="1345" w:type="dxa"/>
            <w:vAlign w:val="top"/>
          </w:tcPr>
          <w:p w14:paraId="61824240" w14:textId="77777777" w:rsidR="00385EDF" w:rsidRPr="005679F3" w:rsidRDefault="00385EDF" w:rsidP="00244021">
            <w:pPr>
              <w:pStyle w:val="Tabulka-7"/>
            </w:pPr>
            <w:r>
              <w:rPr>
                <w:sz w:val="16"/>
                <w:szCs w:val="16"/>
              </w:rPr>
              <w:t>Milník č. 1</w:t>
            </w:r>
          </w:p>
        </w:tc>
        <w:tc>
          <w:tcPr>
            <w:tcW w:w="4477" w:type="dxa"/>
            <w:vAlign w:val="top"/>
          </w:tcPr>
          <w:p w14:paraId="5D3475BA" w14:textId="77777777" w:rsidR="00385EDF" w:rsidRPr="00963426" w:rsidRDefault="00385EDF" w:rsidP="00244021">
            <w:pPr>
              <w:pStyle w:val="Tabulka-7"/>
              <w:cnfStyle w:val="000000000000" w:firstRow="0" w:lastRow="0" w:firstColumn="0" w:lastColumn="0" w:oddVBand="0" w:evenVBand="0" w:oddHBand="0" w:evenHBand="0" w:firstRowFirstColumn="0" w:firstRowLastColumn="0" w:lastRowFirstColumn="0" w:lastRowLastColumn="0"/>
            </w:pPr>
            <w:r>
              <w:rPr>
                <w:sz w:val="16"/>
                <w:szCs w:val="16"/>
              </w:rPr>
              <w:t>Předání DSPS včetně geodetické části do CDE</w:t>
            </w:r>
          </w:p>
        </w:tc>
        <w:tc>
          <w:tcPr>
            <w:tcW w:w="2967" w:type="dxa"/>
            <w:vAlign w:val="top"/>
          </w:tcPr>
          <w:p w14:paraId="409550AA" w14:textId="77777777" w:rsidR="00385EDF" w:rsidRDefault="00385EDF" w:rsidP="00244021">
            <w:pPr>
              <w:pStyle w:val="Tabulka-7"/>
              <w:cnfStyle w:val="000000000000" w:firstRow="0" w:lastRow="0" w:firstColumn="0" w:lastColumn="0" w:oddVBand="0" w:evenVBand="0" w:oddHBand="0" w:evenHBand="0" w:firstRowFirstColumn="0" w:firstRowLastColumn="0" w:lastRowFirstColumn="0" w:lastRowLastColumn="0"/>
            </w:pPr>
            <w:r>
              <w:rPr>
                <w:sz w:val="16"/>
                <w:szCs w:val="16"/>
              </w:rPr>
              <w:t>3 měsíce ode dne vydání Potvrzení o převzetí Sekce 1 stavební</w:t>
            </w:r>
          </w:p>
        </w:tc>
      </w:tr>
    </w:tbl>
    <w:p w14:paraId="0163EB29" w14:textId="1FF73C63" w:rsidR="00150E39" w:rsidRPr="00150E39" w:rsidRDefault="00F87750" w:rsidP="00150E39">
      <w:pPr>
        <w:pStyle w:val="PNTextzkladn"/>
      </w:pPr>
      <w:r w:rsidRPr="00150E39">
        <w:t xml:space="preserve"> </w:t>
      </w:r>
    </w:p>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3D25A3" w:rsidRDefault="000E4F66" w:rsidP="00D220E2">
      <w:pPr>
        <w:pStyle w:val="Odrka1-1"/>
        <w:tabs>
          <w:tab w:val="clear" w:pos="1077"/>
          <w:tab w:val="left" w:pos="708"/>
        </w:tabs>
        <w:spacing w:before="120"/>
        <w:ind w:left="0" w:firstLine="0"/>
      </w:pPr>
      <w:bookmarkStart w:id="7" w:name="_Hlk176770378"/>
      <w:bookmarkStart w:id="8" w:name="_Hlk176770056"/>
      <w:r w:rsidRPr="003D25A3">
        <w:t xml:space="preserve">Za odstavec 3 </w:t>
      </w:r>
      <w:r w:rsidR="0013343A" w:rsidRPr="003D25A3">
        <w:t xml:space="preserve">Pod-článku </w:t>
      </w:r>
      <w:r w:rsidR="007D0F31" w:rsidRPr="003D25A3">
        <w:t>4.</w:t>
      </w:r>
      <w:r w:rsidRPr="003D25A3">
        <w:t xml:space="preserve">30 </w:t>
      </w:r>
      <w:r w:rsidR="0013343A" w:rsidRPr="003D25A3">
        <w:t xml:space="preserve">se </w:t>
      </w:r>
      <w:r w:rsidRPr="003D25A3">
        <w:t>vkládá následující věta</w:t>
      </w:r>
      <w:r w:rsidR="0013343A" w:rsidRPr="003D25A3">
        <w:t>:</w:t>
      </w:r>
    </w:p>
    <w:bookmarkEnd w:id="7"/>
    <w:p w14:paraId="24D93E46" w14:textId="13FAF2B4" w:rsidR="00D220E2" w:rsidRPr="003D25A3" w:rsidRDefault="000E4F66" w:rsidP="00D220E2">
      <w:pPr>
        <w:pStyle w:val="Odrka1-1"/>
        <w:tabs>
          <w:tab w:val="clear" w:pos="1077"/>
          <w:tab w:val="left" w:pos="708"/>
        </w:tabs>
        <w:spacing w:before="120"/>
        <w:ind w:left="0" w:firstLine="0"/>
        <w:rPr>
          <w:b/>
        </w:rPr>
      </w:pPr>
      <w:r w:rsidRPr="003D25A3">
        <w:t>„</w:t>
      </w:r>
      <w:r w:rsidR="00D220E2" w:rsidRPr="003D25A3">
        <w:t>Probíhá-li Dodatečná výluka trakčního vedení traťové koleje nad vyloučenou kolejí, úplata za službu za výluku trakčního vedení traťové koleje se neuplatní.</w:t>
      </w:r>
      <w:r w:rsidRPr="003D25A3">
        <w:t>“</w:t>
      </w:r>
    </w:p>
    <w:bookmarkEnd w:id="8"/>
    <w:p w14:paraId="42287134" w14:textId="108DF4F3" w:rsidR="0056171D" w:rsidRPr="003D25A3" w:rsidRDefault="0056171D" w:rsidP="0056171D">
      <w:pPr>
        <w:pStyle w:val="Odrka1-1"/>
        <w:tabs>
          <w:tab w:val="clear" w:pos="1077"/>
          <w:tab w:val="left" w:pos="708"/>
        </w:tabs>
        <w:spacing w:before="120"/>
        <w:ind w:left="0" w:firstLine="0"/>
      </w:pPr>
      <w:r w:rsidRPr="003D25A3">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3D25A3">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p w14:paraId="1335F542" w14:textId="77777777" w:rsidR="00C3483E" w:rsidRDefault="00C3483E" w:rsidP="00C3483E">
      <w:pPr>
        <w:pStyle w:val="Odrka1-1"/>
        <w:tabs>
          <w:tab w:val="clear" w:pos="1077"/>
          <w:tab w:val="left" w:pos="708"/>
        </w:tabs>
        <w:spacing w:before="120"/>
        <w:ind w:left="0" w:firstLine="0"/>
        <w:rPr>
          <w:b/>
        </w:rPr>
      </w:pPr>
      <w:r w:rsidRPr="00313D60">
        <w:rPr>
          <w:b/>
        </w:rPr>
        <w:t>7.9 Dokumenty související s předáním Díla</w:t>
      </w:r>
    </w:p>
    <w:p w14:paraId="180E8F64" w14:textId="77777777" w:rsidR="00C3483E" w:rsidRPr="005F6215" w:rsidRDefault="00C3483E" w:rsidP="00C3483E">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25464B85" w14:textId="6BCD978C" w:rsidR="00EF27AE" w:rsidRPr="005F6215" w:rsidRDefault="00EF27AE" w:rsidP="00EF27AE">
      <w:pPr>
        <w:pStyle w:val="PNTextzkladn"/>
      </w:pPr>
      <w:r w:rsidRPr="005F6215">
        <w:t>Zhotovitel bude postupovat v souladu s odst</w:t>
      </w:r>
      <w:r w:rsidRPr="00EF27AE">
        <w:t>. 4.5.3 ZTP a na vlastní</w:t>
      </w:r>
      <w:r w:rsidRPr="005F6215">
        <w:t xml:space="preserve"> náklady zajistí činnosti oznámeného subjektu a v souladu s TSI CCS zajistí buď vydání nového nebo aktualizaci stávajícího ES certifikátu o ověření subsystému, nebo zajištění vydání Posouzení změny subsystému oznámeným subjektem jako doplňku stávajícího ES certifikátu o ověření subsystému, a to </w:t>
      </w:r>
      <w:r w:rsidR="00C868C9">
        <w:t>pro celou Investiční akci</w:t>
      </w:r>
      <w:r w:rsidRPr="005F6215">
        <w:t xml:space="preserve"> jako celek v rozsahu vyžadovaném příslušnými právními předpisy a</w:t>
      </w:r>
      <w:r>
        <w:t> </w:t>
      </w:r>
      <w:r w:rsidRPr="005F6215">
        <w:t>TSI.</w:t>
      </w:r>
      <w:r>
        <w:t xml:space="preserve"> </w:t>
      </w:r>
    </w:p>
    <w:p w14:paraId="14CC00B7" w14:textId="19298946" w:rsidR="00EF27AE" w:rsidRPr="005F6215" w:rsidRDefault="00EF27AE" w:rsidP="00EF27AE">
      <w:pPr>
        <w:pStyle w:val="PNTextzkladn"/>
      </w:pPr>
      <w:r w:rsidRPr="005F6215">
        <w:t xml:space="preserve">Za účelem zajištění výše uvedeného je Zhotovitel oprávněn požadovat a Objednatel zajistí, aby zhotovitel díla </w:t>
      </w:r>
      <w:r w:rsidRPr="00EF27AE">
        <w:t>Infrastruktura</w:t>
      </w:r>
      <w:r w:rsidRPr="00EF27AE">
        <w:t>, poskytli Zhotoviteli veškeré podklady, doklady a součinnost nezbytné pro proces ověření subsystému / posouzení změny subsystému, a to v plné součinnosti mezi sebou a se Zhotovitelem. Tyto podklady musí být Zhotoviteli poskytnuty vždy v rozsahu odpovídajícím příslušnému dílu (zejména Zabezpečovací zařízení) tak, aby</w:t>
      </w:r>
      <w:r w:rsidRPr="005F6215">
        <w:t xml:space="preserve"> Zhotovitel mohl v souladu s TSI CCS splnit požadavky na</w:t>
      </w:r>
      <w:r>
        <w:t> </w:t>
      </w:r>
      <w:r w:rsidRPr="005F6215">
        <w:t>interoperabilitu bez omezení.</w:t>
      </w:r>
    </w:p>
    <w:p w14:paraId="71442653" w14:textId="56D53F6C" w:rsidR="00EF27AE" w:rsidRPr="00EF27AE" w:rsidRDefault="00EF27AE" w:rsidP="00EF27AE">
      <w:pPr>
        <w:pStyle w:val="PNTextzkladn"/>
      </w:pPr>
      <w:r w:rsidRPr="005F6215">
        <w:t>Předané certifikáty musí být bez jakéhokoliv omezení a musí se vztahovat na celé Dílo. Zhotovitel zajistí koordinaci a řízení předávání podkladů tak, aby vydané certifikáty nebyly omezeny z</w:t>
      </w:r>
      <w:r>
        <w:t> </w:t>
      </w:r>
      <w:r w:rsidRPr="00EF27AE">
        <w:t xml:space="preserve">důvodů na straně kterékoliv ze zhotovitelů. Podklady a doklady nezbytné k zajištění výše uvedeného ES certifikátu o ověření subsystému, resp. Posouzení změny subsystému, poskytne zhotovitel díla </w:t>
      </w:r>
      <w:r w:rsidRPr="00EF27AE">
        <w:t>Infrastruktura</w:t>
      </w:r>
      <w:r w:rsidRPr="00EF27AE">
        <w:t xml:space="preserve"> Zhotoviteli nejpozději do jednoho měsíce po uvedení příslušné části díla (Zabezpečovací zařízení) do Zkušebního provozu; vyžádá-li si oznámený/notifikovaný subjekt nebo Zhotovitel doplnění či upřesnění podkladů, poskytnou je bez zbytečného odkladu.</w:t>
      </w:r>
    </w:p>
    <w:p w14:paraId="536C60D3" w14:textId="6E1A65D4" w:rsidR="00C3483E" w:rsidRPr="00F27598" w:rsidRDefault="001D4697" w:rsidP="00EF27AE">
      <w:pPr>
        <w:pStyle w:val="Odrka1-1"/>
        <w:tabs>
          <w:tab w:val="clear" w:pos="1077"/>
          <w:tab w:val="left" w:pos="708"/>
        </w:tabs>
        <w:spacing w:before="120"/>
        <w:ind w:left="0" w:firstLine="0"/>
      </w:pPr>
      <w:r w:rsidRPr="000F2C6F">
        <w:t>Zhotovitel se zavazuje předat Objednateli kompletní dokumentaci skutečného provedení stavby v rozsahu a termínech uvedených v Technických podmínkách, resp. v BIM Protokolu (je-li takový).</w:t>
      </w:r>
      <w:r>
        <w:t xml:space="preserve"> </w:t>
      </w:r>
      <w:r w:rsidRPr="00F64F63">
        <w:t xml:space="preserve">Zhotovitel je povinen aktivně spolupracovat se zhotovitelem části </w:t>
      </w:r>
      <w:r w:rsidRPr="00491515">
        <w:t>Infrastruktura</w:t>
      </w:r>
      <w:r w:rsidRPr="00F64F63">
        <w:t xml:space="preserve"> na tvorbě DSPS celé Investiční akce a poskytovat mu veškeré podklady a součinnost nezbytné pro řádné zpracování kompletní DSPS. Zhotovitel je povinen předat zhotoviteli </w:t>
      </w:r>
      <w:r w:rsidRPr="00491515">
        <w:t>části Infrastruktura</w:t>
      </w:r>
      <w:r w:rsidRPr="00F64F63">
        <w:t xml:space="preserve"> veškeré podklady nezbytné pro zpracování DSPS celé Investiční akce ve lhůtách jím, Objednatelem či </w:t>
      </w:r>
      <w:r w:rsidRPr="00A23DDA">
        <w:t>Správcem stavby</w:t>
      </w:r>
      <w:r w:rsidRPr="00F64F63">
        <w:t xml:space="preserve"> stanovených.</w:t>
      </w:r>
    </w:p>
    <w:bookmarkEnd w:id="9"/>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0E00B30A"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D44FF5">
        <w:rPr>
          <w:b/>
          <w:bCs/>
        </w:rPr>
        <w:t>35 měsíců</w:t>
      </w:r>
      <w:r w:rsidR="00D44FF5">
        <w:t xml:space="preserve"> </w:t>
      </w:r>
      <w:r>
        <w:t>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písmenu (k) bodu (</w:t>
      </w:r>
      <w:proofErr w:type="spellStart"/>
      <w:r w:rsidR="00327EED">
        <w:t>iii</w:t>
      </w:r>
      <w:proofErr w:type="spellEnd"/>
      <w:r w:rsidR="00327EED">
        <w:t xml:space="preserve">) </w:t>
      </w:r>
      <w:r>
        <w:t xml:space="preserve">Pod-článku 8.3 </w:t>
      </w:r>
      <w:r w:rsidR="00327EED">
        <w:t xml:space="preserve">se </w:t>
      </w:r>
      <w:r>
        <w:t>vypouští a nahrazuje se slov</w:t>
      </w:r>
      <w:r w:rsidR="00327EED">
        <w:t>e</w:t>
      </w:r>
      <w:r>
        <w:t xml:space="preserve">m „objekt“. </w:t>
      </w:r>
    </w:p>
    <w:p w14:paraId="184CAB40" w14:textId="77777777" w:rsidR="00F21F27" w:rsidRDefault="00F21F27" w:rsidP="00F21F27">
      <w:pPr>
        <w:pStyle w:val="PNTextzkladn"/>
      </w:pPr>
      <w:r>
        <w:t>Pod-článek 8.3 [</w:t>
      </w:r>
      <w:r w:rsidRPr="008A3C3D">
        <w:rPr>
          <w:i/>
          <w:iCs/>
        </w:rPr>
        <w:t>Harmonogram</w:t>
      </w:r>
      <w:r>
        <w:t>] se doplňuje o následující ustanovení:</w:t>
      </w:r>
    </w:p>
    <w:p w14:paraId="63E5A3A3" w14:textId="77777777" w:rsidR="000173C7" w:rsidRDefault="000173C7" w:rsidP="000173C7">
      <w:pPr>
        <w:pStyle w:val="PNTextzkladn"/>
      </w:pPr>
      <w:r w:rsidRPr="002230FA">
        <w:t xml:space="preserve">Zhotovitel je povinen předkládat harmonogram podle </w:t>
      </w:r>
      <w:r w:rsidRPr="00AC07AA">
        <w:rPr>
          <w:b/>
          <w:bCs/>
        </w:rPr>
        <w:t>Pod-článku 8.3 [</w:t>
      </w:r>
      <w:r w:rsidRPr="00AC07AA">
        <w:rPr>
          <w:b/>
          <w:bCs/>
          <w:i/>
          <w:iCs/>
        </w:rPr>
        <w:t>Harmonogram</w:t>
      </w:r>
      <w:r w:rsidRPr="00AC07AA">
        <w:rPr>
          <w:b/>
          <w:bCs/>
        </w:rPr>
        <w:t>]</w:t>
      </w:r>
      <w:r w:rsidRPr="002230FA">
        <w:t xml:space="preserve">, dále je povinen aktivně se spoluúčastnit na tvorbě </w:t>
      </w:r>
      <w:r w:rsidRPr="00AC07AA">
        <w:rPr>
          <w:b/>
          <w:bCs/>
        </w:rPr>
        <w:t>Koordinovaného harmonogramu</w:t>
      </w:r>
      <w:r w:rsidRPr="002230FA">
        <w:t xml:space="preserve"> pro celou investiční akci, zahrnující harmonogramy a časové návaznosti zhotovitelů ostatních částí akce (zejména Infrastruktura a Zabezpečovací zařízení). Koordinovaný harmonogram bude zpracován zhotovitelem části Infrastruktura analogicky dle </w:t>
      </w:r>
      <w:r>
        <w:t>Pod-článku</w:t>
      </w:r>
      <w:r w:rsidRPr="002230FA">
        <w:t xml:space="preserve"> 8.3 [</w:t>
      </w:r>
      <w:r w:rsidRPr="00AC07AA">
        <w:rPr>
          <w:i/>
          <w:iCs/>
        </w:rPr>
        <w:t>Harmonogram</w:t>
      </w:r>
      <w:r w:rsidRPr="002230FA">
        <w:t xml:space="preserve">] s tím, že z něj musí být patrné, které činnosti </w:t>
      </w:r>
      <w:proofErr w:type="gramStart"/>
      <w:r w:rsidRPr="002230FA">
        <w:t>vykonává</w:t>
      </w:r>
      <w:proofErr w:type="gramEnd"/>
      <w:r w:rsidRPr="002230FA">
        <w:t xml:space="preserve"> který ze zhotovitelů.</w:t>
      </w:r>
      <w:r>
        <w:t xml:space="preserve"> </w:t>
      </w:r>
    </w:p>
    <w:p w14:paraId="7BC3A371" w14:textId="77777777" w:rsidR="000173C7" w:rsidRPr="002230FA" w:rsidRDefault="000173C7" w:rsidP="000173C7">
      <w:pPr>
        <w:pStyle w:val="PNTextzkladn"/>
      </w:pPr>
      <w:r w:rsidRPr="002230FA">
        <w:t xml:space="preserve">Zhotovitel </w:t>
      </w:r>
      <w:r>
        <w:t xml:space="preserve">je povinen zajišťovat </w:t>
      </w:r>
      <w:r w:rsidRPr="002230FA">
        <w:t xml:space="preserve">součinnost při vzájemné koordinaci všech dotčených </w:t>
      </w:r>
      <w:r>
        <w:t xml:space="preserve">profesí, </w:t>
      </w:r>
      <w:r w:rsidRPr="002230FA">
        <w:t xml:space="preserve">činností </w:t>
      </w:r>
      <w:r>
        <w:t xml:space="preserve">(zejména Infrastruktura a Zabezpečovací zařízení), jakož i </w:t>
      </w:r>
      <w:r w:rsidRPr="002230FA">
        <w:t xml:space="preserve">jejich časového a věcného sladění, zejména v rozsahu prací prováděných ve výlukách. Za tímto účelem je </w:t>
      </w:r>
      <w:r>
        <w:t xml:space="preserve">Zhotovitel </w:t>
      </w:r>
      <w:r w:rsidRPr="002230FA">
        <w:t xml:space="preserve">povinen </w:t>
      </w:r>
      <w:r w:rsidRPr="00AC07AA">
        <w:rPr>
          <w:b/>
          <w:bCs/>
        </w:rPr>
        <w:t>aktivně spolupracovat</w:t>
      </w:r>
      <w:r w:rsidRPr="002230FA">
        <w:t xml:space="preserve"> se zhotoviteli ostatních částí </w:t>
      </w:r>
      <w:r>
        <w:t xml:space="preserve">Investiční </w:t>
      </w:r>
      <w:r w:rsidRPr="002230FA">
        <w:t xml:space="preserve">akce, a zejména pak se zhotovitelem části Infrastruktura, </w:t>
      </w:r>
      <w:r>
        <w:t xml:space="preserve">a </w:t>
      </w:r>
      <w:r w:rsidRPr="002230FA">
        <w:t xml:space="preserve">předávat </w:t>
      </w:r>
      <w:r>
        <w:t xml:space="preserve">jim potřebné </w:t>
      </w:r>
      <w:r w:rsidRPr="002230FA">
        <w:t>podklady</w:t>
      </w:r>
      <w:r>
        <w:t>.</w:t>
      </w:r>
    </w:p>
    <w:p w14:paraId="1B62103A" w14:textId="77777777" w:rsidR="000173C7" w:rsidRDefault="000173C7" w:rsidP="000173C7">
      <w:pPr>
        <w:pStyle w:val="PNTextzkladn"/>
      </w:pPr>
      <w:r w:rsidRPr="002230FA">
        <w:t>Při zajišťování koordinace a při zpracování, aktualizaci a plnění harmonogramu a</w:t>
      </w:r>
      <w:r>
        <w:t> </w:t>
      </w:r>
      <w:r w:rsidRPr="002230FA">
        <w:t xml:space="preserve">Koordinovaného harmonogramu je Zhotovitel povinen řídit se </w:t>
      </w:r>
      <w:r w:rsidRPr="00AC07AA">
        <w:rPr>
          <w:b/>
          <w:bCs/>
        </w:rPr>
        <w:t xml:space="preserve">pokyny </w:t>
      </w:r>
      <w:r>
        <w:rPr>
          <w:b/>
          <w:bCs/>
        </w:rPr>
        <w:t xml:space="preserve">Správce stavby a </w:t>
      </w:r>
      <w:r w:rsidRPr="00AC07AA">
        <w:rPr>
          <w:b/>
          <w:bCs/>
        </w:rPr>
        <w:t>Objednatele</w:t>
      </w:r>
      <w:r w:rsidRPr="002230FA">
        <w:t>,</w:t>
      </w:r>
      <w:r w:rsidRPr="0085033A">
        <w:t xml:space="preserve"> případně jím pověřené osoby, a tyto pokyny do harmonogramu bezodkladně promítnout</w:t>
      </w:r>
    </w:p>
    <w:p w14:paraId="1C154362" w14:textId="77777777" w:rsidR="000173C7" w:rsidRDefault="000173C7" w:rsidP="000173C7">
      <w:pPr>
        <w:pStyle w:val="PNTextzkladn"/>
      </w:pPr>
      <w:r>
        <w:t>Zhotovitel je povinen poskytnout zhotoviteli části Infrastruktura součinnost při zpracování a aktualizaci Koordinovaného harmonogramu a vyjádřit se k jeho návrhu i k návrhům jeho aktualizací ve lhůtě jím, Objednatel</w:t>
      </w:r>
      <w:r w:rsidRPr="00AE7317">
        <w:t xml:space="preserve">em či </w:t>
      </w:r>
      <w:r w:rsidRPr="00A23DDA">
        <w:t>Správcem stavby</w:t>
      </w:r>
      <w:r w:rsidRPr="00AE7317">
        <w:t xml:space="preserve"> stanovené, a</w:t>
      </w:r>
      <w:r w:rsidRPr="00AE7317">
        <w:rPr>
          <w:b/>
          <w:bCs/>
        </w:rPr>
        <w:t xml:space="preserve"> </w:t>
      </w:r>
      <w:r w:rsidRPr="00AE7317">
        <w:t xml:space="preserve">nejsou-li tyto lhůty stanoveny, tak </w:t>
      </w:r>
      <w:r w:rsidRPr="00A23DDA">
        <w:t>do 3 dnů</w:t>
      </w:r>
      <w:r w:rsidRPr="00AE7317">
        <w:t xml:space="preserve"> od vyžádání</w:t>
      </w:r>
      <w:r>
        <w:t>.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w:t>
      </w:r>
      <w:r w:rsidRPr="00DB6499">
        <w:t xml:space="preserve"> </w:t>
      </w:r>
      <w:r>
        <w:t xml:space="preserve">V 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w:t>
      </w:r>
      <w:r w:rsidRPr="002230FA">
        <w:t xml:space="preserve">Veškeré aktualizace </w:t>
      </w:r>
      <w:r>
        <w:t>Koordinovaného</w:t>
      </w:r>
      <w:r w:rsidRPr="002230FA">
        <w:t xml:space="preserve"> harmonogramu je </w:t>
      </w:r>
      <w:r>
        <w:t>Z</w:t>
      </w:r>
      <w:r w:rsidRPr="002230FA">
        <w:t>hotovitel povinen překlápět i</w:t>
      </w:r>
      <w:r>
        <w:t> </w:t>
      </w:r>
      <w:r w:rsidRPr="002230FA">
        <w:t>do</w:t>
      </w:r>
      <w:r>
        <w:t> </w:t>
      </w:r>
      <w:r w:rsidRPr="002230FA">
        <w:t>harmonogramu dle Pod-článku 8.3 [</w:t>
      </w:r>
      <w:r w:rsidRPr="00AC07AA">
        <w:rPr>
          <w:i/>
          <w:iCs/>
        </w:rPr>
        <w:t>Harmonogram</w:t>
      </w:r>
      <w:r w:rsidRPr="002230FA">
        <w:t>], budou-li mít vliv na</w:t>
      </w:r>
      <w:r>
        <w:t> </w:t>
      </w:r>
      <w:r w:rsidRPr="002230FA">
        <w:t>harmonogram zpracovávaný Zhotovitelem.</w:t>
      </w:r>
    </w:p>
    <w:p w14:paraId="76C6D6EC" w14:textId="77777777" w:rsidR="000173C7" w:rsidRDefault="000173C7" w:rsidP="000173C7">
      <w:pPr>
        <w:pStyle w:val="PNTextzkladn"/>
      </w:pPr>
      <w:r w:rsidRPr="00F64F63">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w:t>
      </w:r>
      <w:r w:rsidRPr="00A23DDA">
        <w:t>3 dnů</w:t>
      </w:r>
      <w:r w:rsidRPr="00AE7317">
        <w:t xml:space="preserve"> ode dne, kdy rozpor vznikl, nebo kdy se o něm dotčený zhotovitel dozvěděl. Nedojde-li k dohodě ve lhůtě podle předchozí věty, je zhotovitel části Infrastruktura povinen bez zbytečného odkladu, nejpozději však do </w:t>
      </w:r>
      <w:r w:rsidRPr="00A23DDA">
        <w:t>3 dnů</w:t>
      </w:r>
      <w:r w:rsidRPr="00AE7317">
        <w:t xml:space="preserve"> od</w:t>
      </w:r>
      <w:r w:rsidRPr="00F64F63">
        <w:t xml:space="preserve"> marného uplynutí této lhůty, oznámit rozpor </w:t>
      </w:r>
      <w:r>
        <w:t>Správci stavby</w:t>
      </w:r>
      <w:r w:rsidRPr="00F64F63">
        <w:t xml:space="preserve">. Oznámení musí obsahovat popis předmětu rozporu, identifikaci dotčených zhotovitelů a jejich stanoviska, jakož i návrh řešení. </w:t>
      </w:r>
      <w:r>
        <w:t xml:space="preserve">Správce stavby </w:t>
      </w:r>
      <w:r w:rsidRPr="00F64F63">
        <w:t xml:space="preserve">rozhodne o věci bez zbytečného odkladu. Do doby rozhodnutí </w:t>
      </w:r>
      <w:r>
        <w:t xml:space="preserve">Správce stavby </w:t>
      </w:r>
      <w:r w:rsidRPr="00F64F63">
        <w:t xml:space="preserve">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w:t>
      </w:r>
      <w:r>
        <w:t xml:space="preserve">Správci stavby </w:t>
      </w:r>
      <w:r w:rsidRPr="00F64F63">
        <w:t xml:space="preserve">do dne, kdy </w:t>
      </w:r>
      <w:r>
        <w:t xml:space="preserve">Správce stavby </w:t>
      </w:r>
      <w:r w:rsidRPr="00F64F63">
        <w:t>o věci rozhodne, se staví běh lhůt, které je Zhotovitel povinen splnit a které jsou rozporem dotčeny; tyto lhůty se přiměřeně prodlužují o dobu jejich stavění.</w:t>
      </w:r>
    </w:p>
    <w:p w14:paraId="45301126" w14:textId="77777777" w:rsidR="000173C7" w:rsidRDefault="000173C7" w:rsidP="000173C7">
      <w:pPr>
        <w:pStyle w:val="PNTextzkladn"/>
      </w:pPr>
      <w:r>
        <w:t>Náklady na zajištění koordinace a součinnosti při zpracování Koordinovaného harmonogramu jsou součástí smluvní ceny.</w:t>
      </w:r>
    </w:p>
    <w:p w14:paraId="4C51CE65" w14:textId="600EAA8E" w:rsidR="00F21F27" w:rsidRPr="001F4C4A" w:rsidRDefault="000173C7" w:rsidP="000173C7">
      <w:pPr>
        <w:pStyle w:val="PNTextzkladn"/>
      </w:pPr>
      <w:r w:rsidRPr="00574188">
        <w:rPr>
          <w:b/>
          <w:bCs/>
        </w:rPr>
        <w:t>Tímto</w:t>
      </w:r>
      <w:r w:rsidRPr="00574188">
        <w:t xml:space="preserve"> </w:t>
      </w:r>
      <w:r w:rsidRPr="00574188">
        <w:rPr>
          <w:b/>
          <w:bCs/>
        </w:rPr>
        <w:t>není dotčena odpovědnost jednotlivých zhotovitelů za plnění jejich vlastních smluv ani práva Zhotovitele uplatňovat nároky dle Pod</w:t>
      </w:r>
      <w:r>
        <w:rPr>
          <w:b/>
          <w:bCs/>
        </w:rPr>
        <w:t>-</w:t>
      </w:r>
      <w:r w:rsidRPr="00574188">
        <w:rPr>
          <w:b/>
          <w:bCs/>
        </w:rPr>
        <w:t>článků 8.4 a 20.1 v případě zpoždění způsobeného okolnostmi mimo jeho kontrolu.</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5441F254"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w:t>
      </w:r>
      <w:r w:rsidRPr="00D44FF5">
        <w:t xml:space="preserve">se </w:t>
      </w:r>
      <w:r w:rsidR="00D44FF5" w:rsidRPr="00D44FF5">
        <w:t>30</w:t>
      </w:r>
      <w:r w:rsidRPr="00D44FF5">
        <w:t xml:space="preserve"> % smluvní hodnoty</w:t>
      </w:r>
      <w:r w:rsidRPr="00D42C7E">
        <w:t xml:space="preserve">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proofErr w:type="gramStart"/>
      <w:r>
        <w:t>průběhu</w:t>
      </w:r>
      <w:proofErr w:type="gramEnd"/>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0936451D"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headerReference w:type="even" r:id="rId15"/>
      <w:headerReference w:type="default" r:id="rId16"/>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D0D3" w14:textId="77777777" w:rsidR="00864285" w:rsidRDefault="00864285" w:rsidP="00962258">
      <w:pPr>
        <w:spacing w:after="0" w:line="240" w:lineRule="auto"/>
      </w:pPr>
      <w:r>
        <w:separator/>
      </w:r>
    </w:p>
  </w:endnote>
  <w:endnote w:type="continuationSeparator" w:id="0">
    <w:p w14:paraId="410FC0E1" w14:textId="77777777" w:rsidR="00864285" w:rsidRDefault="0086428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133A1BB6"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0173C7" w:rsidRPr="000173C7">
            <w:rPr>
              <w:bCs/>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3BF889DC"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0173C7" w:rsidRPr="000173C7">
            <w:rPr>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410A1" w14:textId="77777777" w:rsidR="00864285" w:rsidRDefault="00864285" w:rsidP="00962258">
      <w:pPr>
        <w:spacing w:after="0" w:line="240" w:lineRule="auto"/>
      </w:pPr>
      <w:r>
        <w:separator/>
      </w:r>
    </w:p>
  </w:footnote>
  <w:footnote w:type="continuationSeparator" w:id="0">
    <w:p w14:paraId="69059D96" w14:textId="77777777" w:rsidR="00864285" w:rsidRDefault="0086428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6D080F5C"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50EE9CF4"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4647F0D3"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8"/>
  </w:num>
  <w:num w:numId="4" w16cid:durableId="1357191236">
    <w:abstractNumId w:val="4"/>
  </w:num>
  <w:num w:numId="5" w16cid:durableId="459031616">
    <w:abstractNumId w:val="6"/>
  </w:num>
  <w:num w:numId="6" w16cid:durableId="1231309504">
    <w:abstractNumId w:val="7"/>
  </w:num>
  <w:num w:numId="7" w16cid:durableId="1673411951">
    <w:abstractNumId w:val="5"/>
  </w:num>
  <w:num w:numId="8" w16cid:durableId="1950695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6"/>
  </w:num>
  <w:num w:numId="11" w16cid:durableId="65715052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65DF"/>
    <w:rsid w:val="000077E8"/>
    <w:rsid w:val="00011269"/>
    <w:rsid w:val="00011361"/>
    <w:rsid w:val="0001183F"/>
    <w:rsid w:val="000173C7"/>
    <w:rsid w:val="00017F3C"/>
    <w:rsid w:val="00020097"/>
    <w:rsid w:val="00023076"/>
    <w:rsid w:val="000240E4"/>
    <w:rsid w:val="00024ACE"/>
    <w:rsid w:val="00030170"/>
    <w:rsid w:val="000308B1"/>
    <w:rsid w:val="00031645"/>
    <w:rsid w:val="00041EC8"/>
    <w:rsid w:val="00044C35"/>
    <w:rsid w:val="000519C9"/>
    <w:rsid w:val="000543DB"/>
    <w:rsid w:val="00061045"/>
    <w:rsid w:val="0006588D"/>
    <w:rsid w:val="00065CBD"/>
    <w:rsid w:val="000670FA"/>
    <w:rsid w:val="00067338"/>
    <w:rsid w:val="00067A5E"/>
    <w:rsid w:val="00070BC9"/>
    <w:rsid w:val="000719BB"/>
    <w:rsid w:val="00071A0E"/>
    <w:rsid w:val="00072A65"/>
    <w:rsid w:val="00072C1E"/>
    <w:rsid w:val="00073857"/>
    <w:rsid w:val="00080EC0"/>
    <w:rsid w:val="00087292"/>
    <w:rsid w:val="000959D5"/>
    <w:rsid w:val="00097CAC"/>
    <w:rsid w:val="000A7344"/>
    <w:rsid w:val="000B4EB8"/>
    <w:rsid w:val="000C0A37"/>
    <w:rsid w:val="000C10CA"/>
    <w:rsid w:val="000C40E5"/>
    <w:rsid w:val="000C41F2"/>
    <w:rsid w:val="000D22C4"/>
    <w:rsid w:val="000D27D1"/>
    <w:rsid w:val="000D5A97"/>
    <w:rsid w:val="000D5FCB"/>
    <w:rsid w:val="000D69D2"/>
    <w:rsid w:val="000D6BE3"/>
    <w:rsid w:val="000E0B11"/>
    <w:rsid w:val="000E1A7F"/>
    <w:rsid w:val="000E26D2"/>
    <w:rsid w:val="000E4F66"/>
    <w:rsid w:val="000E79BD"/>
    <w:rsid w:val="000F217B"/>
    <w:rsid w:val="000F4591"/>
    <w:rsid w:val="0010151B"/>
    <w:rsid w:val="00103BEA"/>
    <w:rsid w:val="00105CAC"/>
    <w:rsid w:val="00112085"/>
    <w:rsid w:val="00112864"/>
    <w:rsid w:val="00114472"/>
    <w:rsid w:val="00114988"/>
    <w:rsid w:val="001149ED"/>
    <w:rsid w:val="00115069"/>
    <w:rsid w:val="001150F2"/>
    <w:rsid w:val="001174DF"/>
    <w:rsid w:val="0012024F"/>
    <w:rsid w:val="00122950"/>
    <w:rsid w:val="00123B39"/>
    <w:rsid w:val="00126C15"/>
    <w:rsid w:val="0013343A"/>
    <w:rsid w:val="001355F7"/>
    <w:rsid w:val="00145961"/>
    <w:rsid w:val="00146747"/>
    <w:rsid w:val="00146DA1"/>
    <w:rsid w:val="001506E5"/>
    <w:rsid w:val="00150E39"/>
    <w:rsid w:val="00152473"/>
    <w:rsid w:val="00152D40"/>
    <w:rsid w:val="00155CF4"/>
    <w:rsid w:val="00157862"/>
    <w:rsid w:val="00163BC8"/>
    <w:rsid w:val="001656A2"/>
    <w:rsid w:val="001679B8"/>
    <w:rsid w:val="00170EC5"/>
    <w:rsid w:val="00172BDF"/>
    <w:rsid w:val="001747C1"/>
    <w:rsid w:val="00174FB5"/>
    <w:rsid w:val="00175502"/>
    <w:rsid w:val="00177D6B"/>
    <w:rsid w:val="00182B25"/>
    <w:rsid w:val="00184A9D"/>
    <w:rsid w:val="00191F90"/>
    <w:rsid w:val="001927B4"/>
    <w:rsid w:val="00193271"/>
    <w:rsid w:val="00194E72"/>
    <w:rsid w:val="00194FE9"/>
    <w:rsid w:val="001965E6"/>
    <w:rsid w:val="001A6C9D"/>
    <w:rsid w:val="001B022A"/>
    <w:rsid w:val="001B0616"/>
    <w:rsid w:val="001B4E74"/>
    <w:rsid w:val="001C4364"/>
    <w:rsid w:val="001C530B"/>
    <w:rsid w:val="001C645F"/>
    <w:rsid w:val="001C7156"/>
    <w:rsid w:val="001D0F98"/>
    <w:rsid w:val="001D4697"/>
    <w:rsid w:val="001E29B2"/>
    <w:rsid w:val="001E34A1"/>
    <w:rsid w:val="001E3C56"/>
    <w:rsid w:val="001E5260"/>
    <w:rsid w:val="001E678E"/>
    <w:rsid w:val="001F4C4A"/>
    <w:rsid w:val="00204751"/>
    <w:rsid w:val="002071BB"/>
    <w:rsid w:val="00207DF5"/>
    <w:rsid w:val="00207E0A"/>
    <w:rsid w:val="0021172F"/>
    <w:rsid w:val="00212768"/>
    <w:rsid w:val="00214A0D"/>
    <w:rsid w:val="00234038"/>
    <w:rsid w:val="0023464E"/>
    <w:rsid w:val="00235D7C"/>
    <w:rsid w:val="00240B81"/>
    <w:rsid w:val="00240ED7"/>
    <w:rsid w:val="00241DD8"/>
    <w:rsid w:val="00244021"/>
    <w:rsid w:val="00244767"/>
    <w:rsid w:val="00246758"/>
    <w:rsid w:val="00247D01"/>
    <w:rsid w:val="0025033D"/>
    <w:rsid w:val="00250FC0"/>
    <w:rsid w:val="00252F7E"/>
    <w:rsid w:val="00257D70"/>
    <w:rsid w:val="00260D49"/>
    <w:rsid w:val="00261A5B"/>
    <w:rsid w:val="00262E1C"/>
    <w:rsid w:val="00262E5B"/>
    <w:rsid w:val="00264655"/>
    <w:rsid w:val="00274B8A"/>
    <w:rsid w:val="00276AFE"/>
    <w:rsid w:val="00290C4E"/>
    <w:rsid w:val="00291225"/>
    <w:rsid w:val="002922C1"/>
    <w:rsid w:val="00292A35"/>
    <w:rsid w:val="002A1067"/>
    <w:rsid w:val="002A3B57"/>
    <w:rsid w:val="002B67EF"/>
    <w:rsid w:val="002C31BF"/>
    <w:rsid w:val="002D3212"/>
    <w:rsid w:val="002D7FD6"/>
    <w:rsid w:val="002E0CD7"/>
    <w:rsid w:val="002E0CFB"/>
    <w:rsid w:val="002E1628"/>
    <w:rsid w:val="002E1D03"/>
    <w:rsid w:val="002E3A3F"/>
    <w:rsid w:val="002E3D9F"/>
    <w:rsid w:val="002E5C7B"/>
    <w:rsid w:val="002E7C3F"/>
    <w:rsid w:val="002F0F70"/>
    <w:rsid w:val="002F4333"/>
    <w:rsid w:val="0030370F"/>
    <w:rsid w:val="00305E50"/>
    <w:rsid w:val="00312736"/>
    <w:rsid w:val="00320D15"/>
    <w:rsid w:val="00322AA5"/>
    <w:rsid w:val="003259C2"/>
    <w:rsid w:val="00327CAA"/>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1C12"/>
    <w:rsid w:val="00371FF7"/>
    <w:rsid w:val="00373532"/>
    <w:rsid w:val="0037545D"/>
    <w:rsid w:val="00385EDF"/>
    <w:rsid w:val="00386EDC"/>
    <w:rsid w:val="003907DF"/>
    <w:rsid w:val="003910F9"/>
    <w:rsid w:val="0039276A"/>
    <w:rsid w:val="00392EB6"/>
    <w:rsid w:val="00394B06"/>
    <w:rsid w:val="00394C56"/>
    <w:rsid w:val="003956C6"/>
    <w:rsid w:val="003A14A2"/>
    <w:rsid w:val="003A217E"/>
    <w:rsid w:val="003A42BE"/>
    <w:rsid w:val="003A7B88"/>
    <w:rsid w:val="003A7C73"/>
    <w:rsid w:val="003B3E68"/>
    <w:rsid w:val="003C0D6D"/>
    <w:rsid w:val="003C33DA"/>
    <w:rsid w:val="003C33F2"/>
    <w:rsid w:val="003C52AA"/>
    <w:rsid w:val="003C5369"/>
    <w:rsid w:val="003C5F1F"/>
    <w:rsid w:val="003D25A3"/>
    <w:rsid w:val="003D2A71"/>
    <w:rsid w:val="003D756E"/>
    <w:rsid w:val="003E2E24"/>
    <w:rsid w:val="003E420D"/>
    <w:rsid w:val="003E4C13"/>
    <w:rsid w:val="003F2099"/>
    <w:rsid w:val="003F7B6D"/>
    <w:rsid w:val="004001A6"/>
    <w:rsid w:val="004078F3"/>
    <w:rsid w:val="0041136B"/>
    <w:rsid w:val="004220DE"/>
    <w:rsid w:val="0042532F"/>
    <w:rsid w:val="00425E03"/>
    <w:rsid w:val="00427794"/>
    <w:rsid w:val="004309EE"/>
    <w:rsid w:val="00433597"/>
    <w:rsid w:val="00440672"/>
    <w:rsid w:val="00441B4D"/>
    <w:rsid w:val="004449C0"/>
    <w:rsid w:val="00450F07"/>
    <w:rsid w:val="00453CD3"/>
    <w:rsid w:val="00454F6C"/>
    <w:rsid w:val="004571F9"/>
    <w:rsid w:val="00460660"/>
    <w:rsid w:val="00460ABF"/>
    <w:rsid w:val="0046368B"/>
    <w:rsid w:val="00464BA9"/>
    <w:rsid w:val="0047696D"/>
    <w:rsid w:val="00483969"/>
    <w:rsid w:val="00486107"/>
    <w:rsid w:val="00491827"/>
    <w:rsid w:val="004A00B4"/>
    <w:rsid w:val="004B5391"/>
    <w:rsid w:val="004C1A16"/>
    <w:rsid w:val="004C4399"/>
    <w:rsid w:val="004C4830"/>
    <w:rsid w:val="004C527E"/>
    <w:rsid w:val="004C6F56"/>
    <w:rsid w:val="004C787C"/>
    <w:rsid w:val="004D165A"/>
    <w:rsid w:val="004D23D6"/>
    <w:rsid w:val="004D4B84"/>
    <w:rsid w:val="004E0643"/>
    <w:rsid w:val="004E0944"/>
    <w:rsid w:val="004E17CD"/>
    <w:rsid w:val="004E7A1F"/>
    <w:rsid w:val="004F1FAF"/>
    <w:rsid w:val="004F4B9B"/>
    <w:rsid w:val="00500582"/>
    <w:rsid w:val="0050539B"/>
    <w:rsid w:val="0050666E"/>
    <w:rsid w:val="005075E5"/>
    <w:rsid w:val="00511AB9"/>
    <w:rsid w:val="0051377C"/>
    <w:rsid w:val="00515B6E"/>
    <w:rsid w:val="00523BB5"/>
    <w:rsid w:val="00523EA7"/>
    <w:rsid w:val="00530F7C"/>
    <w:rsid w:val="0053737D"/>
    <w:rsid w:val="005406EB"/>
    <w:rsid w:val="0054080F"/>
    <w:rsid w:val="005475D9"/>
    <w:rsid w:val="00553375"/>
    <w:rsid w:val="00555884"/>
    <w:rsid w:val="005571A2"/>
    <w:rsid w:val="005573AE"/>
    <w:rsid w:val="005579CC"/>
    <w:rsid w:val="0056171D"/>
    <w:rsid w:val="0056373B"/>
    <w:rsid w:val="00563B21"/>
    <w:rsid w:val="005650C8"/>
    <w:rsid w:val="00567110"/>
    <w:rsid w:val="00570EA4"/>
    <w:rsid w:val="005736B7"/>
    <w:rsid w:val="00575E5A"/>
    <w:rsid w:val="00580245"/>
    <w:rsid w:val="005804B9"/>
    <w:rsid w:val="00580C51"/>
    <w:rsid w:val="0058120D"/>
    <w:rsid w:val="00582C15"/>
    <w:rsid w:val="005851B9"/>
    <w:rsid w:val="00586DE3"/>
    <w:rsid w:val="005906E0"/>
    <w:rsid w:val="005A1F44"/>
    <w:rsid w:val="005B49A2"/>
    <w:rsid w:val="005B7883"/>
    <w:rsid w:val="005C3269"/>
    <w:rsid w:val="005C4979"/>
    <w:rsid w:val="005C50A5"/>
    <w:rsid w:val="005C52A8"/>
    <w:rsid w:val="005C6607"/>
    <w:rsid w:val="005C7A23"/>
    <w:rsid w:val="005D168C"/>
    <w:rsid w:val="005D2F3D"/>
    <w:rsid w:val="005D3290"/>
    <w:rsid w:val="005D3C39"/>
    <w:rsid w:val="005D6C32"/>
    <w:rsid w:val="005E00AD"/>
    <w:rsid w:val="005E1B32"/>
    <w:rsid w:val="005E2C10"/>
    <w:rsid w:val="005F28D2"/>
    <w:rsid w:val="005F3A96"/>
    <w:rsid w:val="005F3E29"/>
    <w:rsid w:val="005F5895"/>
    <w:rsid w:val="005F74A0"/>
    <w:rsid w:val="006005E3"/>
    <w:rsid w:val="00601A8C"/>
    <w:rsid w:val="00605DD8"/>
    <w:rsid w:val="0061012B"/>
    <w:rsid w:val="0061068E"/>
    <w:rsid w:val="006115D3"/>
    <w:rsid w:val="00612096"/>
    <w:rsid w:val="00617585"/>
    <w:rsid w:val="0062149E"/>
    <w:rsid w:val="00631E55"/>
    <w:rsid w:val="0064263C"/>
    <w:rsid w:val="0064401B"/>
    <w:rsid w:val="00652B2C"/>
    <w:rsid w:val="006533AF"/>
    <w:rsid w:val="006536A6"/>
    <w:rsid w:val="0065610E"/>
    <w:rsid w:val="00657DC5"/>
    <w:rsid w:val="00660AD3"/>
    <w:rsid w:val="0066262B"/>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42EF"/>
    <w:rsid w:val="006966C5"/>
    <w:rsid w:val="006A4B55"/>
    <w:rsid w:val="006A5570"/>
    <w:rsid w:val="006A689C"/>
    <w:rsid w:val="006A7A28"/>
    <w:rsid w:val="006B3D79"/>
    <w:rsid w:val="006B6FE4"/>
    <w:rsid w:val="006B73BB"/>
    <w:rsid w:val="006C02F5"/>
    <w:rsid w:val="006C2343"/>
    <w:rsid w:val="006C442A"/>
    <w:rsid w:val="006C5D15"/>
    <w:rsid w:val="006D2820"/>
    <w:rsid w:val="006D493F"/>
    <w:rsid w:val="006D598D"/>
    <w:rsid w:val="006D6224"/>
    <w:rsid w:val="006E0578"/>
    <w:rsid w:val="006E09F8"/>
    <w:rsid w:val="006E13F8"/>
    <w:rsid w:val="006E314D"/>
    <w:rsid w:val="006E5323"/>
    <w:rsid w:val="006F043D"/>
    <w:rsid w:val="006F3A6E"/>
    <w:rsid w:val="006F4828"/>
    <w:rsid w:val="006F75EE"/>
    <w:rsid w:val="00700C23"/>
    <w:rsid w:val="007026D5"/>
    <w:rsid w:val="00702811"/>
    <w:rsid w:val="0070336A"/>
    <w:rsid w:val="00704C0E"/>
    <w:rsid w:val="007055DC"/>
    <w:rsid w:val="00710723"/>
    <w:rsid w:val="00713984"/>
    <w:rsid w:val="007213E4"/>
    <w:rsid w:val="00723ED1"/>
    <w:rsid w:val="00726A41"/>
    <w:rsid w:val="00726AFE"/>
    <w:rsid w:val="00734737"/>
    <w:rsid w:val="00735952"/>
    <w:rsid w:val="00740AF5"/>
    <w:rsid w:val="00743525"/>
    <w:rsid w:val="007456F4"/>
    <w:rsid w:val="00752D81"/>
    <w:rsid w:val="007541A2"/>
    <w:rsid w:val="00755818"/>
    <w:rsid w:val="00760F84"/>
    <w:rsid w:val="0076286B"/>
    <w:rsid w:val="00765255"/>
    <w:rsid w:val="007655D0"/>
    <w:rsid w:val="00766846"/>
    <w:rsid w:val="0077673A"/>
    <w:rsid w:val="007846E1"/>
    <w:rsid w:val="007847D6"/>
    <w:rsid w:val="00785811"/>
    <w:rsid w:val="00791F16"/>
    <w:rsid w:val="00792D9B"/>
    <w:rsid w:val="007A172F"/>
    <w:rsid w:val="007A3FFB"/>
    <w:rsid w:val="007A4B81"/>
    <w:rsid w:val="007A4F2A"/>
    <w:rsid w:val="007A5172"/>
    <w:rsid w:val="007A67A0"/>
    <w:rsid w:val="007B1246"/>
    <w:rsid w:val="007B2EF2"/>
    <w:rsid w:val="007B570C"/>
    <w:rsid w:val="007C1E50"/>
    <w:rsid w:val="007C4C3C"/>
    <w:rsid w:val="007C73B0"/>
    <w:rsid w:val="007D0F31"/>
    <w:rsid w:val="007D4C3D"/>
    <w:rsid w:val="007D626B"/>
    <w:rsid w:val="007E0D26"/>
    <w:rsid w:val="007E2A71"/>
    <w:rsid w:val="007E2B8D"/>
    <w:rsid w:val="007E4A6E"/>
    <w:rsid w:val="007E7971"/>
    <w:rsid w:val="007F27E4"/>
    <w:rsid w:val="007F56A7"/>
    <w:rsid w:val="007F66F4"/>
    <w:rsid w:val="007F76D5"/>
    <w:rsid w:val="00800851"/>
    <w:rsid w:val="00807C2C"/>
    <w:rsid w:val="00807DD0"/>
    <w:rsid w:val="008123B6"/>
    <w:rsid w:val="008177F0"/>
    <w:rsid w:val="008202AC"/>
    <w:rsid w:val="00821D01"/>
    <w:rsid w:val="00822268"/>
    <w:rsid w:val="00824DF9"/>
    <w:rsid w:val="00826B7B"/>
    <w:rsid w:val="00832612"/>
    <w:rsid w:val="008326B8"/>
    <w:rsid w:val="008360BC"/>
    <w:rsid w:val="008428B4"/>
    <w:rsid w:val="00845BFC"/>
    <w:rsid w:val="00846789"/>
    <w:rsid w:val="00846A4F"/>
    <w:rsid w:val="008477AD"/>
    <w:rsid w:val="00853923"/>
    <w:rsid w:val="00857A77"/>
    <w:rsid w:val="008602BD"/>
    <w:rsid w:val="00862C5C"/>
    <w:rsid w:val="008635B3"/>
    <w:rsid w:val="00864285"/>
    <w:rsid w:val="00870145"/>
    <w:rsid w:val="00871E5F"/>
    <w:rsid w:val="00880831"/>
    <w:rsid w:val="00882485"/>
    <w:rsid w:val="008825B2"/>
    <w:rsid w:val="008842C9"/>
    <w:rsid w:val="008868D1"/>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E3D8F"/>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635B"/>
    <w:rsid w:val="00906C36"/>
    <w:rsid w:val="00907F0E"/>
    <w:rsid w:val="009162F5"/>
    <w:rsid w:val="00922385"/>
    <w:rsid w:val="009223DF"/>
    <w:rsid w:val="009237C7"/>
    <w:rsid w:val="009265E3"/>
    <w:rsid w:val="0092771B"/>
    <w:rsid w:val="00927B47"/>
    <w:rsid w:val="009303BD"/>
    <w:rsid w:val="00936091"/>
    <w:rsid w:val="00937303"/>
    <w:rsid w:val="00940D8A"/>
    <w:rsid w:val="00953532"/>
    <w:rsid w:val="00962258"/>
    <w:rsid w:val="00964682"/>
    <w:rsid w:val="009678B7"/>
    <w:rsid w:val="00967F7C"/>
    <w:rsid w:val="0097244A"/>
    <w:rsid w:val="00982DAA"/>
    <w:rsid w:val="00984EBC"/>
    <w:rsid w:val="00992D9C"/>
    <w:rsid w:val="00996496"/>
    <w:rsid w:val="00996CB8"/>
    <w:rsid w:val="009A06AE"/>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35D0"/>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75D4"/>
    <w:rsid w:val="00A43D50"/>
    <w:rsid w:val="00A50641"/>
    <w:rsid w:val="00A530BF"/>
    <w:rsid w:val="00A6177B"/>
    <w:rsid w:val="00A66136"/>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399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8FA"/>
    <w:rsid w:val="00B210D1"/>
    <w:rsid w:val="00B21EC8"/>
    <w:rsid w:val="00B22106"/>
    <w:rsid w:val="00B222FB"/>
    <w:rsid w:val="00B26495"/>
    <w:rsid w:val="00B264F6"/>
    <w:rsid w:val="00B26D5E"/>
    <w:rsid w:val="00B3027A"/>
    <w:rsid w:val="00B31F14"/>
    <w:rsid w:val="00B33FB2"/>
    <w:rsid w:val="00B40591"/>
    <w:rsid w:val="00B4161E"/>
    <w:rsid w:val="00B4466E"/>
    <w:rsid w:val="00B5335E"/>
    <w:rsid w:val="00B5431A"/>
    <w:rsid w:val="00B56ADF"/>
    <w:rsid w:val="00B57770"/>
    <w:rsid w:val="00B6270B"/>
    <w:rsid w:val="00B73140"/>
    <w:rsid w:val="00B73910"/>
    <w:rsid w:val="00B74D89"/>
    <w:rsid w:val="00B75EE1"/>
    <w:rsid w:val="00B77481"/>
    <w:rsid w:val="00B81113"/>
    <w:rsid w:val="00B8518B"/>
    <w:rsid w:val="00B90567"/>
    <w:rsid w:val="00B94735"/>
    <w:rsid w:val="00B97CC3"/>
    <w:rsid w:val="00BA0EBA"/>
    <w:rsid w:val="00BB1D19"/>
    <w:rsid w:val="00BB79E8"/>
    <w:rsid w:val="00BC05F2"/>
    <w:rsid w:val="00BC06C4"/>
    <w:rsid w:val="00BC281C"/>
    <w:rsid w:val="00BC4C1B"/>
    <w:rsid w:val="00BC60BF"/>
    <w:rsid w:val="00BD46B9"/>
    <w:rsid w:val="00BD5906"/>
    <w:rsid w:val="00BD7E91"/>
    <w:rsid w:val="00BD7F0D"/>
    <w:rsid w:val="00BE29E5"/>
    <w:rsid w:val="00BE418C"/>
    <w:rsid w:val="00BF5233"/>
    <w:rsid w:val="00BF64F7"/>
    <w:rsid w:val="00BF7AEC"/>
    <w:rsid w:val="00C02D0A"/>
    <w:rsid w:val="00C038BD"/>
    <w:rsid w:val="00C03A6E"/>
    <w:rsid w:val="00C072CD"/>
    <w:rsid w:val="00C12C1E"/>
    <w:rsid w:val="00C14FCD"/>
    <w:rsid w:val="00C21179"/>
    <w:rsid w:val="00C226C0"/>
    <w:rsid w:val="00C2298F"/>
    <w:rsid w:val="00C2552C"/>
    <w:rsid w:val="00C25AE7"/>
    <w:rsid w:val="00C33406"/>
    <w:rsid w:val="00C3483E"/>
    <w:rsid w:val="00C42FE6"/>
    <w:rsid w:val="00C44F6A"/>
    <w:rsid w:val="00C45177"/>
    <w:rsid w:val="00C46D03"/>
    <w:rsid w:val="00C506CD"/>
    <w:rsid w:val="00C57B0C"/>
    <w:rsid w:val="00C60DE3"/>
    <w:rsid w:val="00C6198E"/>
    <w:rsid w:val="00C63951"/>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68C9"/>
    <w:rsid w:val="00C87938"/>
    <w:rsid w:val="00C95162"/>
    <w:rsid w:val="00C95B96"/>
    <w:rsid w:val="00C968A1"/>
    <w:rsid w:val="00C96A59"/>
    <w:rsid w:val="00C96E7C"/>
    <w:rsid w:val="00C97EC1"/>
    <w:rsid w:val="00CA2340"/>
    <w:rsid w:val="00CA42A7"/>
    <w:rsid w:val="00CA4600"/>
    <w:rsid w:val="00CA5A14"/>
    <w:rsid w:val="00CA7F24"/>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2351"/>
    <w:rsid w:val="00CF4255"/>
    <w:rsid w:val="00CF609C"/>
    <w:rsid w:val="00CF6808"/>
    <w:rsid w:val="00D034A0"/>
    <w:rsid w:val="00D07CAC"/>
    <w:rsid w:val="00D14487"/>
    <w:rsid w:val="00D1661F"/>
    <w:rsid w:val="00D20FA8"/>
    <w:rsid w:val="00D21061"/>
    <w:rsid w:val="00D220E2"/>
    <w:rsid w:val="00D246FC"/>
    <w:rsid w:val="00D30D72"/>
    <w:rsid w:val="00D36BD5"/>
    <w:rsid w:val="00D36E0F"/>
    <w:rsid w:val="00D36EA0"/>
    <w:rsid w:val="00D4108E"/>
    <w:rsid w:val="00D429F1"/>
    <w:rsid w:val="00D42C7E"/>
    <w:rsid w:val="00D435C3"/>
    <w:rsid w:val="00D44FF5"/>
    <w:rsid w:val="00D45E4C"/>
    <w:rsid w:val="00D54131"/>
    <w:rsid w:val="00D60543"/>
    <w:rsid w:val="00D6163D"/>
    <w:rsid w:val="00D803B8"/>
    <w:rsid w:val="00D81A0E"/>
    <w:rsid w:val="00D831A3"/>
    <w:rsid w:val="00D83BCB"/>
    <w:rsid w:val="00D83D87"/>
    <w:rsid w:val="00D90D67"/>
    <w:rsid w:val="00D975AB"/>
    <w:rsid w:val="00D97BE3"/>
    <w:rsid w:val="00DA23F0"/>
    <w:rsid w:val="00DA3711"/>
    <w:rsid w:val="00DA406D"/>
    <w:rsid w:val="00DA47EF"/>
    <w:rsid w:val="00DA53DF"/>
    <w:rsid w:val="00DA5E07"/>
    <w:rsid w:val="00DA6D52"/>
    <w:rsid w:val="00DB160C"/>
    <w:rsid w:val="00DB688D"/>
    <w:rsid w:val="00DC0FD9"/>
    <w:rsid w:val="00DC191A"/>
    <w:rsid w:val="00DC3C91"/>
    <w:rsid w:val="00DC4F7B"/>
    <w:rsid w:val="00DD0A5F"/>
    <w:rsid w:val="00DD24AF"/>
    <w:rsid w:val="00DD46F3"/>
    <w:rsid w:val="00DE56F2"/>
    <w:rsid w:val="00DF116D"/>
    <w:rsid w:val="00DF70D9"/>
    <w:rsid w:val="00E01660"/>
    <w:rsid w:val="00E01FF7"/>
    <w:rsid w:val="00E06EDE"/>
    <w:rsid w:val="00E1344F"/>
    <w:rsid w:val="00E13658"/>
    <w:rsid w:val="00E147D6"/>
    <w:rsid w:val="00E1649B"/>
    <w:rsid w:val="00E16FF7"/>
    <w:rsid w:val="00E26AD9"/>
    <w:rsid w:val="00E26D68"/>
    <w:rsid w:val="00E26EE3"/>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72324"/>
    <w:rsid w:val="00E73472"/>
    <w:rsid w:val="00E74923"/>
    <w:rsid w:val="00E76688"/>
    <w:rsid w:val="00E878EE"/>
    <w:rsid w:val="00E91756"/>
    <w:rsid w:val="00E91D47"/>
    <w:rsid w:val="00EA0F5A"/>
    <w:rsid w:val="00EA5C4D"/>
    <w:rsid w:val="00EA6443"/>
    <w:rsid w:val="00EA6EC7"/>
    <w:rsid w:val="00EB104F"/>
    <w:rsid w:val="00EB46E5"/>
    <w:rsid w:val="00EB6216"/>
    <w:rsid w:val="00EB708B"/>
    <w:rsid w:val="00EC0F65"/>
    <w:rsid w:val="00EC13C6"/>
    <w:rsid w:val="00EC63FF"/>
    <w:rsid w:val="00EC6A2D"/>
    <w:rsid w:val="00EC6AA3"/>
    <w:rsid w:val="00EC7081"/>
    <w:rsid w:val="00ED0C1F"/>
    <w:rsid w:val="00ED14BD"/>
    <w:rsid w:val="00ED35FD"/>
    <w:rsid w:val="00ED40E0"/>
    <w:rsid w:val="00ED5B48"/>
    <w:rsid w:val="00ED5EB7"/>
    <w:rsid w:val="00EE66AF"/>
    <w:rsid w:val="00EE7DC3"/>
    <w:rsid w:val="00EF10BA"/>
    <w:rsid w:val="00EF27AE"/>
    <w:rsid w:val="00EF3412"/>
    <w:rsid w:val="00F016C7"/>
    <w:rsid w:val="00F03129"/>
    <w:rsid w:val="00F0427E"/>
    <w:rsid w:val="00F103C1"/>
    <w:rsid w:val="00F12DEC"/>
    <w:rsid w:val="00F14E8A"/>
    <w:rsid w:val="00F1586D"/>
    <w:rsid w:val="00F1715C"/>
    <w:rsid w:val="00F20959"/>
    <w:rsid w:val="00F21F27"/>
    <w:rsid w:val="00F229E6"/>
    <w:rsid w:val="00F2485A"/>
    <w:rsid w:val="00F26CFB"/>
    <w:rsid w:val="00F2704A"/>
    <w:rsid w:val="00F27598"/>
    <w:rsid w:val="00F310F8"/>
    <w:rsid w:val="00F35939"/>
    <w:rsid w:val="00F3661D"/>
    <w:rsid w:val="00F42DD3"/>
    <w:rsid w:val="00F45607"/>
    <w:rsid w:val="00F4722B"/>
    <w:rsid w:val="00F54432"/>
    <w:rsid w:val="00F5626C"/>
    <w:rsid w:val="00F56EF4"/>
    <w:rsid w:val="00F577C7"/>
    <w:rsid w:val="00F57F2E"/>
    <w:rsid w:val="00F659EB"/>
    <w:rsid w:val="00F67EDC"/>
    <w:rsid w:val="00F7078D"/>
    <w:rsid w:val="00F73489"/>
    <w:rsid w:val="00F769B3"/>
    <w:rsid w:val="00F82D26"/>
    <w:rsid w:val="00F83E24"/>
    <w:rsid w:val="00F86BA6"/>
    <w:rsid w:val="00F87750"/>
    <w:rsid w:val="00F9537F"/>
    <w:rsid w:val="00F95494"/>
    <w:rsid w:val="00F95772"/>
    <w:rsid w:val="00FA401F"/>
    <w:rsid w:val="00FA75E1"/>
    <w:rsid w:val="00FB17ED"/>
    <w:rsid w:val="00FB1DD4"/>
    <w:rsid w:val="00FB6342"/>
    <w:rsid w:val="00FC6389"/>
    <w:rsid w:val="00FD09ED"/>
    <w:rsid w:val="00FD3A7F"/>
    <w:rsid w:val="00FD5126"/>
    <w:rsid w:val="00FD5813"/>
    <w:rsid w:val="00FE1843"/>
    <w:rsid w:val="00FE5183"/>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abulkaNadpis">
    <w:name w:val="_Tabulka_Nadpis"/>
    <w:basedOn w:val="Normln"/>
    <w:qFormat/>
    <w:rsid w:val="00385EDF"/>
    <w:pPr>
      <w:keepNext/>
      <w:keepLines/>
      <w:pBdr>
        <w:top w:val="single" w:sz="12" w:space="3" w:color="00A1E0"/>
      </w:pBdr>
      <w:suppressAutoHyphens/>
      <w:spacing w:after="60" w:line="264" w:lineRule="auto"/>
      <w:ind w:left="680" w:right="-57"/>
    </w:pPr>
    <w:rPr>
      <w:rFonts w:asciiTheme="majorHAnsi" w:hAnsiTheme="majorHAnsi"/>
      <w:b/>
      <w:noProof/>
      <w:sz w:val="14"/>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kJ@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slavsky@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ncura@spravazeleznic.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E18B7"/>
    <w:rsid w:val="000E48AF"/>
    <w:rsid w:val="00142650"/>
    <w:rsid w:val="00155CF4"/>
    <w:rsid w:val="00184A8E"/>
    <w:rsid w:val="001B0616"/>
    <w:rsid w:val="001E34A1"/>
    <w:rsid w:val="001F3FAA"/>
    <w:rsid w:val="00207C0E"/>
    <w:rsid w:val="0028068D"/>
    <w:rsid w:val="002B4231"/>
    <w:rsid w:val="002F4589"/>
    <w:rsid w:val="0030370F"/>
    <w:rsid w:val="00320D15"/>
    <w:rsid w:val="00321786"/>
    <w:rsid w:val="00342E9E"/>
    <w:rsid w:val="00346A08"/>
    <w:rsid w:val="003C52AA"/>
    <w:rsid w:val="003E783D"/>
    <w:rsid w:val="003F6CFF"/>
    <w:rsid w:val="00436DC8"/>
    <w:rsid w:val="00452AEC"/>
    <w:rsid w:val="00466E39"/>
    <w:rsid w:val="004A04D8"/>
    <w:rsid w:val="004C7C3A"/>
    <w:rsid w:val="004E41C7"/>
    <w:rsid w:val="00500A93"/>
    <w:rsid w:val="0056373B"/>
    <w:rsid w:val="00567110"/>
    <w:rsid w:val="00584C4A"/>
    <w:rsid w:val="005C556F"/>
    <w:rsid w:val="005D4EB6"/>
    <w:rsid w:val="00643121"/>
    <w:rsid w:val="00670E69"/>
    <w:rsid w:val="006942EF"/>
    <w:rsid w:val="006A5B38"/>
    <w:rsid w:val="006C3635"/>
    <w:rsid w:val="006D2820"/>
    <w:rsid w:val="006E506E"/>
    <w:rsid w:val="007026D5"/>
    <w:rsid w:val="007A08D7"/>
    <w:rsid w:val="007D63AB"/>
    <w:rsid w:val="008202AC"/>
    <w:rsid w:val="00845BFC"/>
    <w:rsid w:val="00853923"/>
    <w:rsid w:val="008B20CB"/>
    <w:rsid w:val="008B340A"/>
    <w:rsid w:val="008C60F7"/>
    <w:rsid w:val="008E6365"/>
    <w:rsid w:val="009303BD"/>
    <w:rsid w:val="00996408"/>
    <w:rsid w:val="009C7EB4"/>
    <w:rsid w:val="009E35D0"/>
    <w:rsid w:val="00A06D64"/>
    <w:rsid w:val="00A24E3D"/>
    <w:rsid w:val="00A43D50"/>
    <w:rsid w:val="00A620AE"/>
    <w:rsid w:val="00A827F4"/>
    <w:rsid w:val="00AA0AB6"/>
    <w:rsid w:val="00AA0CCC"/>
    <w:rsid w:val="00AD64A9"/>
    <w:rsid w:val="00AE3EB6"/>
    <w:rsid w:val="00C322B4"/>
    <w:rsid w:val="00C545F9"/>
    <w:rsid w:val="00C60DE3"/>
    <w:rsid w:val="00D128F7"/>
    <w:rsid w:val="00D36E0F"/>
    <w:rsid w:val="00D949D6"/>
    <w:rsid w:val="00D958C5"/>
    <w:rsid w:val="00DA6D52"/>
    <w:rsid w:val="00DD4392"/>
    <w:rsid w:val="00E43A03"/>
    <w:rsid w:val="00E51268"/>
    <w:rsid w:val="00E72A7B"/>
    <w:rsid w:val="00E73A8B"/>
    <w:rsid w:val="00F06F53"/>
    <w:rsid w:val="00FA75E1"/>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3.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11</TotalTime>
  <Pages>12</Pages>
  <Words>4613</Words>
  <Characters>27222</Characters>
  <Application>Microsoft Office Word</Application>
  <DocSecurity>0</DocSecurity>
  <Lines>226</Lines>
  <Paragraphs>63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Šedová Jana, Ing.</cp:lastModifiedBy>
  <cp:revision>8</cp:revision>
  <cp:lastPrinted>2022-12-05T08:31:00Z</cp:lastPrinted>
  <dcterms:created xsi:type="dcterms:W3CDTF">2026-06-02T10:41:00Z</dcterms:created>
  <dcterms:modified xsi:type="dcterms:W3CDTF">2026-06-16T10:23:00Z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